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DD" w:rsidRPr="004D1BDD" w:rsidRDefault="004D1BDD" w:rsidP="004D1BDD">
      <w:pPr>
        <w:pStyle w:val="Overskrift1"/>
      </w:pPr>
      <w:r w:rsidRPr="004D1BDD">
        <w:t>ETISK HANDEL</w:t>
      </w:r>
    </w:p>
    <w:p w:rsidR="004D1BDD" w:rsidRPr="004D1BDD" w:rsidRDefault="004D1BDD" w:rsidP="004D1BDD">
      <w:pPr>
        <w:pStyle w:val="Overskrift1"/>
        <w:rPr>
          <w:sz w:val="28"/>
        </w:rPr>
      </w:pPr>
      <w:r w:rsidRPr="004D1BDD">
        <w:rPr>
          <w:sz w:val="28"/>
        </w:rPr>
        <w:t xml:space="preserve">SVARSKJEMA </w:t>
      </w:r>
    </w:p>
    <w:p w:rsidR="004D1BDD" w:rsidRPr="00A84827" w:rsidRDefault="004D1BDD" w:rsidP="004D1BDD"/>
    <w:p w:rsidR="002F138C" w:rsidRDefault="004D1BDD" w:rsidP="002F138C">
      <w:pPr>
        <w:tabs>
          <w:tab w:val="left" w:pos="2410"/>
        </w:tabs>
        <w:rPr>
          <w:rFonts w:ascii="Times New Roman" w:hAnsi="Times New Roman"/>
          <w:color w:val="000000" w:themeColor="text1"/>
          <w:sz w:val="22"/>
          <w:szCs w:val="22"/>
        </w:rPr>
      </w:pPr>
      <w:r w:rsidRPr="002F138C">
        <w:rPr>
          <w:rFonts w:ascii="Times New Roman" w:hAnsi="Times New Roman"/>
          <w:color w:val="000000" w:themeColor="text1"/>
          <w:sz w:val="22"/>
          <w:szCs w:val="22"/>
        </w:rPr>
        <w:t>Leverandøren skal fylle ut dette skjemaet for besvarelse av krav</w:t>
      </w:r>
      <w:r w:rsidR="009A26A5" w:rsidRPr="002F138C">
        <w:rPr>
          <w:rFonts w:ascii="Times New Roman" w:hAnsi="Times New Roman"/>
          <w:color w:val="000000" w:themeColor="text1"/>
          <w:sz w:val="22"/>
          <w:szCs w:val="22"/>
        </w:rPr>
        <w:t xml:space="preserve">ene </w:t>
      </w:r>
      <w:r w:rsidR="00746A28" w:rsidRPr="002F138C">
        <w:rPr>
          <w:rFonts w:ascii="Times New Roman" w:hAnsi="Times New Roman"/>
          <w:color w:val="000000" w:themeColor="text1"/>
          <w:sz w:val="22"/>
          <w:szCs w:val="22"/>
        </w:rPr>
        <w:t>som er angitt i Vedlegg G – Leverandørens samfunnsansvar og vedleg</w:t>
      </w:r>
      <w:bookmarkStart w:id="0" w:name="_GoBack"/>
      <w:bookmarkEnd w:id="0"/>
      <w:r w:rsidR="00746A28" w:rsidRPr="002F138C">
        <w:rPr>
          <w:rFonts w:ascii="Times New Roman" w:hAnsi="Times New Roman"/>
          <w:color w:val="000000" w:themeColor="text1"/>
          <w:sz w:val="22"/>
          <w:szCs w:val="22"/>
        </w:rPr>
        <w:t>g G-1 Etiske krav</w:t>
      </w:r>
      <w:r w:rsidR="002F138C">
        <w:rPr>
          <w:rFonts w:ascii="Times New Roman" w:hAnsi="Times New Roman"/>
          <w:color w:val="000000" w:themeColor="text1"/>
          <w:sz w:val="22"/>
          <w:szCs w:val="22"/>
        </w:rPr>
        <w:t xml:space="preserve">. </w:t>
      </w:r>
    </w:p>
    <w:p w:rsidR="00AB470B" w:rsidRDefault="00AB470B" w:rsidP="002F138C">
      <w:pPr>
        <w:tabs>
          <w:tab w:val="left" w:pos="241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p w:rsidR="003005C5" w:rsidRPr="002F138C" w:rsidRDefault="003005C5" w:rsidP="002F138C">
      <w:pPr>
        <w:tabs>
          <w:tab w:val="left" w:pos="2410"/>
        </w:tabs>
        <w:rPr>
          <w:rFonts w:ascii="Times New Roman" w:hAnsi="Times New Roman"/>
          <w:color w:val="000000" w:themeColor="text1"/>
          <w:sz w:val="22"/>
          <w:szCs w:val="22"/>
        </w:rPr>
      </w:pPr>
      <w:r w:rsidRPr="002F138C">
        <w:rPr>
          <w:rFonts w:ascii="Times New Roman" w:hAnsi="Times New Roman"/>
          <w:color w:val="000000" w:themeColor="text1"/>
          <w:sz w:val="22"/>
          <w:szCs w:val="22"/>
        </w:rPr>
        <w:t xml:space="preserve">Produktene som er angitt i dette svarskjemaet er </w:t>
      </w:r>
      <w:r w:rsidR="002F138C">
        <w:rPr>
          <w:rFonts w:ascii="Times New Roman" w:hAnsi="Times New Roman"/>
          <w:color w:val="000000" w:themeColor="text1"/>
          <w:sz w:val="22"/>
          <w:szCs w:val="22"/>
        </w:rPr>
        <w:t xml:space="preserve">kun </w:t>
      </w:r>
      <w:r w:rsidRPr="002F138C">
        <w:rPr>
          <w:rFonts w:ascii="Times New Roman" w:hAnsi="Times New Roman"/>
          <w:color w:val="000000" w:themeColor="text1"/>
          <w:sz w:val="22"/>
          <w:szCs w:val="22"/>
        </w:rPr>
        <w:t>et utgangspunkt</w:t>
      </w:r>
      <w:r w:rsidR="002F138C">
        <w:rPr>
          <w:rFonts w:ascii="Times New Roman" w:hAnsi="Times New Roman"/>
          <w:color w:val="000000" w:themeColor="text1"/>
          <w:sz w:val="22"/>
          <w:szCs w:val="22"/>
        </w:rPr>
        <w:t>,</w:t>
      </w:r>
      <w:r w:rsidRPr="002F138C">
        <w:rPr>
          <w:rFonts w:ascii="Times New Roman" w:hAnsi="Times New Roman"/>
          <w:color w:val="000000" w:themeColor="text1"/>
          <w:sz w:val="22"/>
          <w:szCs w:val="22"/>
        </w:rPr>
        <w:t xml:space="preserve"> og andre produkter vil bli underlagt samme krav på et senere tidspunkt i kontraktsperioden.</w:t>
      </w:r>
    </w:p>
    <w:p w:rsidR="009A26A5" w:rsidRPr="00A84827" w:rsidRDefault="009A26A5" w:rsidP="004D1BDD">
      <w:pPr>
        <w:tabs>
          <w:tab w:val="left" w:pos="2410"/>
        </w:tabs>
        <w:rPr>
          <w:rFonts w:ascii="Times New Roman" w:hAnsi="Times New Roman"/>
          <w:color w:val="000000" w:themeColor="text1"/>
          <w:sz w:val="22"/>
          <w:szCs w:val="22"/>
        </w:rPr>
      </w:pPr>
    </w:p>
    <w:p w:rsidR="004D1BDD" w:rsidRPr="00A84827" w:rsidRDefault="004D1BDD" w:rsidP="004D1BDD">
      <w:pPr>
        <w:tabs>
          <w:tab w:val="left" w:pos="2410"/>
        </w:tabs>
        <w:rPr>
          <w:rFonts w:ascii="Times New Roman" w:hAnsi="Times New Roman"/>
          <w:b/>
          <w:bCs/>
          <w:i/>
          <w:iCs/>
          <w:szCs w:val="28"/>
          <w:lang w:eastAsia="en-US"/>
        </w:rPr>
      </w:pPr>
      <w:r w:rsidRPr="00A84827">
        <w:rPr>
          <w:rFonts w:ascii="Times New Roman" w:hAnsi="Times New Roman"/>
          <w:color w:val="000000" w:themeColor="text1"/>
          <w:sz w:val="22"/>
          <w:szCs w:val="22"/>
          <w:u w:val="single"/>
        </w:rPr>
        <w:t>MERK:</w:t>
      </w:r>
      <w:r w:rsidRPr="00A84827">
        <w:rPr>
          <w:rFonts w:ascii="Times New Roman" w:hAnsi="Times New Roman"/>
          <w:color w:val="000000" w:themeColor="text1"/>
          <w:sz w:val="22"/>
          <w:szCs w:val="22"/>
        </w:rPr>
        <w:t xml:space="preserve"> A</w:t>
      </w:r>
      <w:r w:rsidR="00AB470B">
        <w:rPr>
          <w:rFonts w:ascii="Times New Roman" w:hAnsi="Times New Roman"/>
          <w:color w:val="000000" w:themeColor="text1"/>
          <w:sz w:val="22"/>
          <w:szCs w:val="22"/>
        </w:rPr>
        <w:t xml:space="preserve">lle aktuelle felter i de tre </w:t>
      </w:r>
      <w:r w:rsidRPr="00A84827">
        <w:rPr>
          <w:rFonts w:ascii="Times New Roman" w:hAnsi="Times New Roman"/>
          <w:color w:val="000000" w:themeColor="text1"/>
          <w:sz w:val="22"/>
          <w:szCs w:val="22"/>
        </w:rPr>
        <w:t>kravene nedenfor skal fylles ut.</w:t>
      </w:r>
      <w:r w:rsidR="00746A28" w:rsidRPr="00A84827">
        <w:rPr>
          <w:rFonts w:ascii="Times New Roman" w:hAnsi="Times New Roman"/>
          <w:b/>
          <w:bCs/>
          <w:i/>
          <w:iCs/>
          <w:szCs w:val="28"/>
          <w:lang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3019"/>
        <w:gridCol w:w="1848"/>
        <w:gridCol w:w="2413"/>
      </w:tblGrid>
      <w:tr w:rsidR="004D1BDD" w:rsidRPr="00A84827" w:rsidTr="009369E8">
        <w:tc>
          <w:tcPr>
            <w:tcW w:w="9062" w:type="dxa"/>
            <w:gridSpan w:val="4"/>
            <w:shd w:val="clear" w:color="auto" w:fill="B8CCE4" w:themeFill="accent1" w:themeFillTint="66"/>
          </w:tcPr>
          <w:p w:rsidR="004D1BDD" w:rsidRPr="00A84827" w:rsidRDefault="00AB470B" w:rsidP="009369E8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Cs w:val="22"/>
              </w:rPr>
              <w:t>K</w:t>
            </w:r>
            <w:r w:rsidR="004D1BDD" w:rsidRPr="00A84827">
              <w:rPr>
                <w:rFonts w:ascii="Times New Roman" w:hAnsi="Times New Roman"/>
                <w:b/>
                <w:szCs w:val="22"/>
              </w:rPr>
              <w:t>rav 1. System for sporbarhet i leverandørkjeden</w:t>
            </w:r>
          </w:p>
          <w:p w:rsidR="004D1BDD" w:rsidRPr="00A84827" w:rsidRDefault="004D1BDD" w:rsidP="009369E8">
            <w:pPr>
              <w:spacing w:before="30"/>
              <w:contextualSpacing/>
              <w:rPr>
                <w:rFonts w:ascii="Times New Roman" w:hAnsi="Times New Roman"/>
                <w:b/>
              </w:rPr>
            </w:pPr>
          </w:p>
          <w:p w:rsidR="004D1BDD" w:rsidRPr="00A84827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Dersom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bruker underleverandører for å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oppfylle denne kontrakt, skal 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ha et system for sporbarhet som til enhver tid gir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leverandøren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oversikt over hvilke underleverandører som medvirker i produksjonen og i hvilke land disse er lokalisert.</w:t>
            </w:r>
          </w:p>
          <w:p w:rsidR="004D1BDD" w:rsidRPr="00A84827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D1BDD" w:rsidRPr="00A84827" w:rsidTr="009369E8">
        <w:tc>
          <w:tcPr>
            <w:tcW w:w="2216" w:type="dxa"/>
            <w:shd w:val="clear" w:color="auto" w:fill="F2F2F2"/>
          </w:tcPr>
          <w:p w:rsidR="004D1BDD" w:rsidRPr="006141E1" w:rsidRDefault="004D1BDD" w:rsidP="009369E8">
            <w:pPr>
              <w:spacing w:before="30"/>
              <w:rPr>
                <w:rFonts w:ascii="Times New Roman" w:hAnsi="Times New Roman"/>
                <w:b/>
              </w:rPr>
            </w:pPr>
            <w:r w:rsidRPr="006141E1">
              <w:rPr>
                <w:rFonts w:ascii="Times New Roman" w:hAnsi="Times New Roman"/>
                <w:b/>
                <w:sz w:val="22"/>
                <w:szCs w:val="22"/>
              </w:rPr>
              <w:t>Dokumentasjon</w:t>
            </w:r>
          </w:p>
        </w:tc>
        <w:tc>
          <w:tcPr>
            <w:tcW w:w="6846" w:type="dxa"/>
            <w:gridSpan w:val="3"/>
            <w:shd w:val="clear" w:color="auto" w:fill="auto"/>
          </w:tcPr>
          <w:p w:rsidR="004D1BDD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FE5915">
              <w:rPr>
                <w:rFonts w:ascii="Times New Roman" w:hAnsi="Times New Roman"/>
                <w:sz w:val="22"/>
                <w:szCs w:val="22"/>
              </w:rPr>
              <w:t xml:space="preserve"> skal vedlegge en beskrivelse av leve</w:t>
            </w:r>
            <w:r w:rsidR="00D56B44">
              <w:rPr>
                <w:rFonts w:ascii="Times New Roman" w:hAnsi="Times New Roman"/>
                <w:sz w:val="22"/>
                <w:szCs w:val="22"/>
              </w:rPr>
              <w:t xml:space="preserve">randørkjeden for hver av de fem </w:t>
            </w:r>
            <w:r w:rsidRPr="00FE5915">
              <w:rPr>
                <w:rFonts w:ascii="Times New Roman" w:hAnsi="Times New Roman"/>
                <w:sz w:val="22"/>
                <w:szCs w:val="22"/>
              </w:rPr>
              <w:t>(</w:t>
            </w:r>
            <w:r w:rsidR="00D56B44">
              <w:rPr>
                <w:rFonts w:ascii="Times New Roman" w:hAnsi="Times New Roman"/>
                <w:sz w:val="22"/>
                <w:szCs w:val="22"/>
              </w:rPr>
              <w:t>5</w:t>
            </w:r>
            <w:r w:rsidRPr="00FE5915">
              <w:rPr>
                <w:rFonts w:ascii="Times New Roman" w:hAnsi="Times New Roman"/>
                <w:sz w:val="22"/>
                <w:szCs w:val="22"/>
              </w:rPr>
              <w:t>) produkte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ne </w:t>
            </w:r>
            <w:r w:rsidRPr="00FE5915">
              <w:rPr>
                <w:rFonts w:ascii="Times New Roman" w:hAnsi="Times New Roman"/>
                <w:sz w:val="22"/>
                <w:szCs w:val="22"/>
              </w:rPr>
              <w:t xml:space="preserve">som er angitt nedenfor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og som oppdragsgiver på nåværende tidspunkt anser å knytte seg størst risiko til for brudd på etiske </w:t>
            </w:r>
            <w:r w:rsidR="00460DE6">
              <w:rPr>
                <w:rFonts w:ascii="Times New Roman" w:hAnsi="Times New Roman"/>
                <w:sz w:val="22"/>
                <w:szCs w:val="22"/>
              </w:rPr>
              <w:t xml:space="preserve">krav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jf. </w:t>
            </w:r>
            <w:r w:rsidR="00460DE6">
              <w:rPr>
                <w:rFonts w:ascii="Times New Roman" w:hAnsi="Times New Roman"/>
                <w:sz w:val="22"/>
                <w:szCs w:val="22"/>
              </w:rPr>
              <w:t>Vedlegg G-1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D1BDD" w:rsidRPr="00FE5915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60DE6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  <w:r w:rsidRPr="00FE5915">
              <w:rPr>
                <w:rFonts w:ascii="Times New Roman" w:hAnsi="Times New Roman"/>
                <w:sz w:val="22"/>
                <w:szCs w:val="22"/>
              </w:rPr>
              <w:t>Produktene</w:t>
            </w:r>
            <w:r w:rsidR="003005C5">
              <w:rPr>
                <w:rFonts w:ascii="Times New Roman" w:hAnsi="Times New Roman"/>
                <w:sz w:val="22"/>
                <w:szCs w:val="22"/>
              </w:rPr>
              <w:t xml:space="preserve"> som analyseres </w:t>
            </w:r>
            <w:r w:rsidRPr="00FE5915">
              <w:rPr>
                <w:rFonts w:ascii="Times New Roman" w:hAnsi="Times New Roman"/>
                <w:sz w:val="22"/>
                <w:szCs w:val="22"/>
              </w:rPr>
              <w:t xml:space="preserve">skal være de samme som </w:t>
            </w:r>
            <w:r w:rsidR="003005C5">
              <w:rPr>
                <w:rFonts w:ascii="Times New Roman" w:hAnsi="Times New Roman"/>
                <w:sz w:val="22"/>
                <w:szCs w:val="22"/>
              </w:rPr>
              <w:t xml:space="preserve">inngår i leveringsomfanget, </w:t>
            </w:r>
            <w:r w:rsidR="0093219D">
              <w:rPr>
                <w:rFonts w:ascii="Times New Roman" w:hAnsi="Times New Roman"/>
                <w:sz w:val="22"/>
                <w:szCs w:val="22"/>
              </w:rPr>
              <w:t>jf. Vedlegg B (Kravspesifikasjon)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D1BDD" w:rsidRPr="00FE5915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1670"/>
              <w:gridCol w:w="1111"/>
              <w:gridCol w:w="3739"/>
            </w:tblGrid>
            <w:tr w:rsidR="00196D88" w:rsidRPr="00EB22EB" w:rsidTr="00196D88">
              <w:trPr>
                <w:trHeight w:val="199"/>
              </w:trPr>
              <w:tc>
                <w:tcPr>
                  <w:tcW w:w="534" w:type="dxa"/>
                  <w:shd w:val="clear" w:color="auto" w:fill="DBE5F1" w:themeFill="accent1" w:themeFillTint="33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670" w:type="dxa"/>
                  <w:shd w:val="clear" w:color="auto" w:fill="DBE5F1" w:themeFill="accent1" w:themeFillTint="33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Type produkt</w:t>
                  </w:r>
                </w:p>
              </w:tc>
              <w:tc>
                <w:tcPr>
                  <w:tcW w:w="1111" w:type="dxa"/>
                  <w:shd w:val="clear" w:color="auto" w:fill="DBE5F1" w:themeFill="accent1" w:themeFillTint="33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Produkt-id</w:t>
                  </w:r>
                </w:p>
              </w:tc>
              <w:tc>
                <w:tcPr>
                  <w:tcW w:w="3739" w:type="dxa"/>
                  <w:shd w:val="clear" w:color="auto" w:fill="DBE5F1" w:themeFill="accent1" w:themeFillTint="33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Produktnavn</w:t>
                  </w:r>
                </w:p>
              </w:tc>
            </w:tr>
            <w:tr w:rsidR="00196D88" w:rsidRPr="00EB22EB" w:rsidTr="00196D88">
              <w:trPr>
                <w:trHeight w:val="70"/>
              </w:trPr>
              <w:tc>
                <w:tcPr>
                  <w:tcW w:w="534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1a*</w:t>
                  </w:r>
                </w:p>
              </w:tc>
              <w:tc>
                <w:tcPr>
                  <w:tcW w:w="1670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Tjenesteuniform</w:t>
                  </w:r>
                </w:p>
              </w:tc>
              <w:tc>
                <w:tcPr>
                  <w:tcW w:w="1111" w:type="dxa"/>
                  <w:shd w:val="clear" w:color="auto" w:fill="auto"/>
                  <w:vAlign w:val="bottom"/>
                </w:tcPr>
                <w:p w:rsidR="00196D88" w:rsidRPr="00FD6D2E" w:rsidRDefault="00196D88" w:rsidP="002F138C">
                  <w:pPr>
                    <w:jc w:val="right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FD6D2E">
                    <w:rPr>
                      <w:rFonts w:ascii="Times New Roman" w:hAnsi="Times New Roman"/>
                      <w:sz w:val="22"/>
                      <w:szCs w:val="22"/>
                    </w:rPr>
                    <w:t>30056958</w:t>
                  </w:r>
                </w:p>
              </w:tc>
              <w:tc>
                <w:tcPr>
                  <w:tcW w:w="3739" w:type="dxa"/>
                  <w:shd w:val="clear" w:color="auto" w:fill="auto"/>
                  <w:vAlign w:val="bottom"/>
                </w:tcPr>
                <w:p w:rsidR="00196D88" w:rsidRPr="00FD6D2E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FD6D2E">
                    <w:rPr>
                      <w:rFonts w:ascii="Times New Roman" w:hAnsi="Times New Roman"/>
                      <w:sz w:val="22"/>
                      <w:szCs w:val="22"/>
                    </w:rPr>
                    <w:t>Jakke,Kvinne</w:t>
                  </w:r>
                  <w:proofErr w:type="gramEnd"/>
                  <w:r w:rsidRPr="00FD6D2E">
                    <w:rPr>
                      <w:rFonts w:ascii="Times New Roman" w:hAnsi="Times New Roman"/>
                      <w:sz w:val="22"/>
                      <w:szCs w:val="22"/>
                    </w:rPr>
                    <w:t>,Tj,Befal,M</w:t>
                  </w:r>
                  <w:proofErr w:type="spellEnd"/>
                  <w:r w:rsidRPr="00FD6D2E">
                    <w:rPr>
                      <w:rFonts w:ascii="Times New Roman" w:hAnsi="Times New Roman"/>
                      <w:sz w:val="22"/>
                      <w:szCs w:val="22"/>
                    </w:rPr>
                    <w:t>/10,Luft,Bnr</w:t>
                  </w:r>
                </w:p>
              </w:tc>
            </w:tr>
            <w:tr w:rsidR="00196D88" w:rsidRPr="00EB22EB" w:rsidTr="00196D88">
              <w:trPr>
                <w:trHeight w:val="70"/>
              </w:trPr>
              <w:tc>
                <w:tcPr>
                  <w:tcW w:w="534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70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Messeuniform</w:t>
                  </w:r>
                </w:p>
              </w:tc>
              <w:tc>
                <w:tcPr>
                  <w:tcW w:w="1111" w:type="dxa"/>
                  <w:shd w:val="clear" w:color="auto" w:fill="auto"/>
                  <w:vAlign w:val="bottom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40731567</w:t>
                  </w:r>
                </w:p>
              </w:tc>
              <w:tc>
                <w:tcPr>
                  <w:tcW w:w="3739" w:type="dxa"/>
                  <w:shd w:val="clear" w:color="auto" w:fill="auto"/>
                  <w:vAlign w:val="bottom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Jakke,Kvinne</w:t>
                  </w:r>
                  <w:proofErr w:type="gramEnd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,Messe,Hær,Inf,Bnr</w:t>
                  </w:r>
                  <w:proofErr w:type="spellEnd"/>
                </w:p>
              </w:tc>
            </w:tr>
            <w:tr w:rsidR="00196D88" w:rsidRPr="00EB22EB" w:rsidTr="00196D88">
              <w:trPr>
                <w:trHeight w:val="70"/>
              </w:trPr>
              <w:tc>
                <w:tcPr>
                  <w:tcW w:w="534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70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Yttertøy</w:t>
                  </w:r>
                </w:p>
              </w:tc>
              <w:tc>
                <w:tcPr>
                  <w:tcW w:w="1111" w:type="dxa"/>
                  <w:shd w:val="clear" w:color="auto" w:fill="auto"/>
                  <w:vAlign w:val="bottom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30157546</w:t>
                  </w:r>
                </w:p>
              </w:tc>
              <w:tc>
                <w:tcPr>
                  <w:tcW w:w="3739" w:type="dxa"/>
                  <w:shd w:val="clear" w:color="auto" w:fill="auto"/>
                  <w:vAlign w:val="bottom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Sjøtrøye,Kvinne</w:t>
                  </w:r>
                  <w:proofErr w:type="gramEnd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,Jakke,Ull,M-Blå,Bnr</w:t>
                  </w:r>
                  <w:proofErr w:type="spellEnd"/>
                </w:p>
              </w:tc>
            </w:tr>
          </w:tbl>
          <w:p w:rsidR="004D1BDD" w:rsidRDefault="004D1BDD" w:rsidP="009369E8">
            <w:pPr>
              <w:rPr>
                <w:rFonts w:ascii="Times New Roman" w:hAnsi="Times New Roman"/>
              </w:rPr>
            </w:pP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537"/>
              <w:gridCol w:w="1213"/>
              <w:gridCol w:w="1191"/>
              <w:gridCol w:w="4113"/>
            </w:tblGrid>
            <w:tr w:rsidR="00196D88" w:rsidRPr="003A7BF2" w:rsidTr="002F138C">
              <w:trPr>
                <w:trHeight w:val="199"/>
              </w:trPr>
              <w:tc>
                <w:tcPr>
                  <w:tcW w:w="537" w:type="dxa"/>
                  <w:shd w:val="clear" w:color="auto" w:fill="DBE5F1" w:themeFill="accent1" w:themeFillTint="33"/>
                </w:tcPr>
                <w:p w:rsidR="00196D88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220" w:type="dxa"/>
                  <w:shd w:val="clear" w:color="auto" w:fill="DBE5F1" w:themeFill="accent1" w:themeFillTint="33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Type produkt</w:t>
                  </w:r>
                </w:p>
              </w:tc>
              <w:tc>
                <w:tcPr>
                  <w:tcW w:w="1194" w:type="dxa"/>
                  <w:shd w:val="clear" w:color="auto" w:fill="DBE5F1" w:themeFill="accent1" w:themeFillTint="33"/>
                </w:tcPr>
                <w:p w:rsidR="00196D88" w:rsidRPr="003A7BF2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Produkt-id</w:t>
                  </w:r>
                </w:p>
              </w:tc>
              <w:tc>
                <w:tcPr>
                  <w:tcW w:w="4177" w:type="dxa"/>
                  <w:shd w:val="clear" w:color="auto" w:fill="DBE5F1" w:themeFill="accent1" w:themeFillTint="33"/>
                </w:tcPr>
                <w:p w:rsidR="00196D88" w:rsidRPr="003A7BF2" w:rsidRDefault="00196D88" w:rsidP="002F138C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3A7BF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</w:t>
                  </w: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navn</w:t>
                  </w:r>
                </w:p>
              </w:tc>
            </w:tr>
            <w:tr w:rsidR="00196D88" w:rsidRPr="00CD2B72" w:rsidTr="002F138C">
              <w:trPr>
                <w:trHeight w:val="70"/>
              </w:trPr>
              <w:tc>
                <w:tcPr>
                  <w:tcW w:w="537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20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Tilbehør</w:t>
                  </w:r>
                </w:p>
              </w:tc>
              <w:tc>
                <w:tcPr>
                  <w:tcW w:w="1194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 xml:space="preserve">40812438 </w:t>
                  </w:r>
                </w:p>
              </w:tc>
              <w:tc>
                <w:tcPr>
                  <w:tcW w:w="4177" w:type="dxa"/>
                  <w:shd w:val="clear" w:color="auto" w:fill="auto"/>
                </w:tcPr>
                <w:p w:rsidR="00196D88" w:rsidRPr="00C66161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/>
                      <w:sz w:val="22"/>
                      <w:szCs w:val="22"/>
                    </w:rPr>
                    <w:t>Snor</w:t>
                  </w: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avdeling</w:t>
                  </w:r>
                  <w:proofErr w:type="spellEnd"/>
                  <w:proofErr w:type="gramEnd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 xml:space="preserve"> (Snor,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Avd</w:t>
                  </w:r>
                  <w:proofErr w:type="spellEnd"/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Pr="00C66161">
                    <w:rPr>
                      <w:rFonts w:ascii="Times New Roman" w:hAnsi="Times New Roman"/>
                      <w:sz w:val="22"/>
                      <w:szCs w:val="22"/>
                    </w:rPr>
                    <w:t>HMKG (3 Svarte,1 Sølvgrå))</w:t>
                  </w:r>
                </w:p>
              </w:tc>
            </w:tr>
            <w:tr w:rsidR="00196D88" w:rsidRPr="00CD2B72" w:rsidTr="002F138C">
              <w:trPr>
                <w:trHeight w:val="70"/>
              </w:trPr>
              <w:tc>
                <w:tcPr>
                  <w:tcW w:w="537" w:type="dxa"/>
                  <w:shd w:val="clear" w:color="auto" w:fill="auto"/>
                </w:tcPr>
                <w:p w:rsidR="00196D88" w:rsidRPr="00CD2B72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5</w:t>
                  </w:r>
                </w:p>
              </w:tc>
              <w:tc>
                <w:tcPr>
                  <w:tcW w:w="1220" w:type="dxa"/>
                  <w:shd w:val="clear" w:color="auto" w:fill="auto"/>
                </w:tcPr>
                <w:p w:rsidR="00196D88" w:rsidRPr="00CD2B72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Knapp</w:t>
                  </w:r>
                </w:p>
              </w:tc>
              <w:tc>
                <w:tcPr>
                  <w:tcW w:w="1194" w:type="dxa"/>
                  <w:shd w:val="clear" w:color="auto" w:fill="auto"/>
                </w:tcPr>
                <w:p w:rsidR="00196D88" w:rsidRPr="00CD2B72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30081788</w:t>
                  </w:r>
                </w:p>
              </w:tc>
              <w:tc>
                <w:tcPr>
                  <w:tcW w:w="4177" w:type="dxa"/>
                  <w:shd w:val="clear" w:color="auto" w:fill="auto"/>
                </w:tcPr>
                <w:p w:rsidR="00196D88" w:rsidRPr="00CD2B72" w:rsidRDefault="00196D88" w:rsidP="002F138C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2"/>
                      <w:szCs w:val="22"/>
                    </w:rPr>
                    <w:t>Knapp,hær</w:t>
                  </w:r>
                  <w:proofErr w:type="gramEnd"/>
                  <w:r>
                    <w:rPr>
                      <w:rFonts w:ascii="Times New Roman" w:hAnsi="Times New Roman"/>
                      <w:sz w:val="22"/>
                      <w:szCs w:val="22"/>
                    </w:rPr>
                    <w:t>,23mm,fs</w:t>
                  </w:r>
                </w:p>
              </w:tc>
            </w:tr>
          </w:tbl>
          <w:p w:rsidR="00196D88" w:rsidRDefault="00196D88" w:rsidP="009369E8">
            <w:pPr>
              <w:rPr>
                <w:rFonts w:ascii="Times New Roman" w:hAnsi="Times New Roman"/>
              </w:rPr>
            </w:pPr>
          </w:p>
          <w:p w:rsidR="00AB470B" w:rsidRPr="00746A28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 xml:space="preserve">*Ved dette produktet skal </w:t>
            </w:r>
            <w:r w:rsidR="00460DE6" w:rsidRPr="00746A28">
              <w:rPr>
                <w:rFonts w:ascii="Times New Roman" w:hAnsi="Times New Roman"/>
                <w:sz w:val="22"/>
                <w:szCs w:val="22"/>
              </w:rPr>
              <w:t>leverandør</w:t>
            </w:r>
            <w:r w:rsidRPr="00746A28">
              <w:rPr>
                <w:rFonts w:ascii="Times New Roman" w:hAnsi="Times New Roman"/>
                <w:sz w:val="22"/>
                <w:szCs w:val="22"/>
              </w:rPr>
              <w:t xml:space="preserve"> redegjøre for leverandørkjeden til </w:t>
            </w:r>
            <w:r w:rsidR="00460DE6" w:rsidRPr="00746A28">
              <w:rPr>
                <w:rFonts w:ascii="Times New Roman" w:hAnsi="Times New Roman"/>
                <w:sz w:val="22"/>
                <w:szCs w:val="22"/>
              </w:rPr>
              <w:t>materialet</w:t>
            </w:r>
            <w:r w:rsidRPr="00746A28">
              <w:rPr>
                <w:rFonts w:ascii="Times New Roman" w:hAnsi="Times New Roman"/>
                <w:sz w:val="22"/>
                <w:szCs w:val="22"/>
              </w:rPr>
              <w:t xml:space="preserve"> som utgjør størst andel av plag</w:t>
            </w:r>
            <w:r w:rsidR="00460DE6" w:rsidRPr="00746A28">
              <w:rPr>
                <w:rFonts w:ascii="Times New Roman" w:hAnsi="Times New Roman"/>
                <w:sz w:val="22"/>
                <w:szCs w:val="22"/>
              </w:rPr>
              <w:t>get dersom det består av flere.</w:t>
            </w:r>
          </w:p>
          <w:p w:rsidR="004D1BDD" w:rsidRPr="00746A28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B470B" w:rsidRDefault="004D1BDD" w:rsidP="009369E8">
            <w:pPr>
              <w:rPr>
                <w:i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>Leverandørkjedene skal som et minimum omfatte alle ledd fra og med</w:t>
            </w:r>
            <w:r w:rsidR="00460DE6" w:rsidRPr="00746A28">
              <w:rPr>
                <w:rFonts w:ascii="Times New Roman" w:hAnsi="Times New Roman"/>
                <w:sz w:val="22"/>
                <w:szCs w:val="22"/>
              </w:rPr>
              <w:t xml:space="preserve"> Leverandøren </w:t>
            </w:r>
            <w:r w:rsidRPr="00746A28">
              <w:rPr>
                <w:rFonts w:ascii="Times New Roman" w:hAnsi="Times New Roman"/>
                <w:sz w:val="22"/>
                <w:szCs w:val="22"/>
              </w:rPr>
              <w:t xml:space="preserve">til og med det ledd der produksjon av den endelige varen </w:t>
            </w:r>
            <w:r w:rsidR="00252178" w:rsidRPr="00746A28">
              <w:rPr>
                <w:rFonts w:ascii="Times New Roman" w:hAnsi="Times New Roman"/>
                <w:sz w:val="22"/>
                <w:szCs w:val="22"/>
              </w:rPr>
              <w:t xml:space="preserve">(eks </w:t>
            </w:r>
            <w:proofErr w:type="spellStart"/>
            <w:r w:rsidR="00252178" w:rsidRPr="00746A28">
              <w:rPr>
                <w:rFonts w:ascii="Times New Roman" w:hAnsi="Times New Roman"/>
                <w:sz w:val="22"/>
                <w:szCs w:val="22"/>
              </w:rPr>
              <w:t>tskjorte</w:t>
            </w:r>
            <w:proofErr w:type="spellEnd"/>
            <w:r w:rsidRPr="00746A28">
              <w:rPr>
                <w:rFonts w:ascii="Times New Roman" w:hAnsi="Times New Roman"/>
                <w:sz w:val="22"/>
                <w:szCs w:val="22"/>
              </w:rPr>
              <w:t xml:space="preserve">) og komponenten (tekstil) finner sted, samt navn og kontaktopplysninger. </w:t>
            </w:r>
            <w:r w:rsidR="00AB470B" w:rsidRPr="00AB470B">
              <w:rPr>
                <w:rFonts w:ascii="Times New Roman" w:hAnsi="Times New Roman"/>
                <w:i/>
                <w:sz w:val="22"/>
                <w:szCs w:val="22"/>
              </w:rPr>
              <w:t>For å beskrive sine leverandørkjeder skal Leverandøren benytte leverandørkjedekart</w:t>
            </w:r>
            <w:r w:rsidR="00AB470B">
              <w:rPr>
                <w:rFonts w:ascii="Times New Roman" w:hAnsi="Times New Roman"/>
                <w:i/>
                <w:sz w:val="22"/>
                <w:szCs w:val="22"/>
              </w:rPr>
              <w:t>et</w:t>
            </w:r>
            <w:r w:rsidR="00AB470B" w:rsidRPr="00AB470B">
              <w:rPr>
                <w:rFonts w:ascii="Times New Roman" w:hAnsi="Times New Roman"/>
                <w:i/>
                <w:sz w:val="22"/>
                <w:szCs w:val="22"/>
              </w:rPr>
              <w:t xml:space="preserve"> som vist nedenfor</w:t>
            </w:r>
          </w:p>
          <w:p w:rsidR="004D1BDD" w:rsidRPr="00746A28" w:rsidRDefault="004D1BDD" w:rsidP="009369E8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  <w:p w:rsidR="004D1BDD" w:rsidRPr="00746A28" w:rsidRDefault="004D1BDD" w:rsidP="009369E8">
            <w:p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>For hvert ledd skal det oppgis:</w:t>
            </w:r>
          </w:p>
          <w:p w:rsidR="004D1BDD" w:rsidRPr="00746A28" w:rsidRDefault="004D1BDD" w:rsidP="009369E8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>Firmanavn</w:t>
            </w:r>
          </w:p>
          <w:p w:rsidR="004D1BDD" w:rsidRPr="00746A28" w:rsidRDefault="004D1BDD" w:rsidP="009369E8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>Adresse</w:t>
            </w:r>
          </w:p>
          <w:p w:rsidR="004D1BDD" w:rsidRPr="00746A28" w:rsidRDefault="004D1BDD" w:rsidP="009369E8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lastRenderedPageBreak/>
              <w:t>Region, land</w:t>
            </w:r>
          </w:p>
          <w:p w:rsidR="004D1BDD" w:rsidRPr="00746A28" w:rsidRDefault="004D1BDD" w:rsidP="009369E8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746A28">
              <w:rPr>
                <w:rFonts w:ascii="Times New Roman" w:hAnsi="Times New Roman"/>
                <w:sz w:val="22"/>
                <w:szCs w:val="22"/>
              </w:rPr>
              <w:t>Redegjørelse for hvilke rolle de enkelte firmaene har (for eksempel leverandør, agent, produsent, andre roller)</w:t>
            </w:r>
          </w:p>
          <w:p w:rsidR="004D1BDD" w:rsidRPr="002C38B8" w:rsidRDefault="004D1BDD" w:rsidP="009369E8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4D1BDD" w:rsidRPr="00AB470B" w:rsidRDefault="00252178" w:rsidP="00AB470B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AB470B">
              <w:rPr>
                <w:rFonts w:ascii="Times New Roman" w:hAnsi="Times New Roman"/>
                <w:sz w:val="22"/>
                <w:szCs w:val="22"/>
              </w:rPr>
              <w:t>O</w:t>
            </w:r>
            <w:r w:rsidR="004D1BDD" w:rsidRPr="00AB470B">
              <w:rPr>
                <w:rFonts w:ascii="Times New Roman" w:hAnsi="Times New Roman"/>
                <w:sz w:val="22"/>
                <w:szCs w:val="22"/>
              </w:rPr>
              <w:t xml:space="preserve">ppdragsgiver </w:t>
            </w:r>
            <w:r w:rsidR="00AB470B">
              <w:rPr>
                <w:rFonts w:ascii="Times New Roman" w:hAnsi="Times New Roman"/>
                <w:sz w:val="22"/>
                <w:szCs w:val="22"/>
              </w:rPr>
              <w:t>har rett til nærmere å kontrollere Leverandørens besvarelse av Vedlegg G, Vedlegg G-1</w:t>
            </w:r>
            <w:r w:rsidR="003C1DDB">
              <w:rPr>
                <w:rFonts w:ascii="Times New Roman" w:hAnsi="Times New Roman"/>
                <w:sz w:val="22"/>
                <w:szCs w:val="22"/>
              </w:rPr>
              <w:t>-1</w:t>
            </w:r>
            <w:r w:rsidR="00AB470B">
              <w:rPr>
                <w:rFonts w:ascii="Times New Roman" w:hAnsi="Times New Roman"/>
                <w:sz w:val="22"/>
                <w:szCs w:val="22"/>
              </w:rPr>
              <w:t>, Vedlegg G-</w:t>
            </w:r>
            <w:r w:rsidR="003C1DDB">
              <w:rPr>
                <w:rFonts w:ascii="Times New Roman" w:hAnsi="Times New Roman"/>
                <w:sz w:val="22"/>
                <w:szCs w:val="22"/>
              </w:rPr>
              <w:t>1-</w:t>
            </w:r>
            <w:r w:rsidR="00AB470B">
              <w:rPr>
                <w:rFonts w:ascii="Times New Roman" w:hAnsi="Times New Roman"/>
                <w:sz w:val="22"/>
                <w:szCs w:val="22"/>
              </w:rPr>
              <w:t>2 og Vedlegg G</w:t>
            </w:r>
            <w:r w:rsidR="003C1DDB">
              <w:rPr>
                <w:rFonts w:ascii="Times New Roman" w:hAnsi="Times New Roman"/>
                <w:sz w:val="22"/>
                <w:szCs w:val="22"/>
              </w:rPr>
              <w:t>-1</w:t>
            </w:r>
            <w:r w:rsidR="00AB470B">
              <w:rPr>
                <w:rFonts w:ascii="Times New Roman" w:hAnsi="Times New Roman"/>
                <w:sz w:val="22"/>
                <w:szCs w:val="22"/>
              </w:rPr>
              <w:t>-3</w:t>
            </w:r>
            <w:r w:rsidR="004D1BDD" w:rsidRPr="00AB470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4D1BDD" w:rsidRPr="00A84827" w:rsidTr="009369E8">
        <w:tc>
          <w:tcPr>
            <w:tcW w:w="9062" w:type="dxa"/>
            <w:gridSpan w:val="4"/>
            <w:shd w:val="clear" w:color="auto" w:fill="D9D9D9" w:themeFill="background1" w:themeFillShade="D9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 w:rsidRPr="00A84827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Spørsmål til dokumentasjon. </w:t>
            </w:r>
            <w:r w:rsidRPr="00A84827">
              <w:rPr>
                <w:rFonts w:ascii="Times New Roman" w:hAnsi="Times New Roman"/>
                <w:i/>
                <w:sz w:val="22"/>
                <w:szCs w:val="22"/>
              </w:rPr>
              <w:t>Sett kryss.</w:t>
            </w:r>
          </w:p>
        </w:tc>
      </w:tr>
      <w:tr w:rsidR="004D1BDD" w:rsidRPr="00A84827" w:rsidTr="009369E8">
        <w:tc>
          <w:tcPr>
            <w:tcW w:w="2216" w:type="dxa"/>
            <w:shd w:val="clear" w:color="auto" w:fill="F2F2F2"/>
          </w:tcPr>
          <w:p w:rsidR="004D1BDD" w:rsidRPr="006141E1" w:rsidRDefault="00AB470B" w:rsidP="009369E8">
            <w:pPr>
              <w:spacing w:before="3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Er dokumentasjon for k</w:t>
            </w:r>
            <w:r w:rsidR="004D1BDD" w:rsidRPr="006141E1">
              <w:rPr>
                <w:rFonts w:ascii="Times New Roman" w:hAnsi="Times New Roman"/>
                <w:b/>
                <w:sz w:val="22"/>
                <w:szCs w:val="22"/>
              </w:rPr>
              <w:t>rav 1 vedlagt?</w:t>
            </w:r>
          </w:p>
        </w:tc>
        <w:tc>
          <w:tcPr>
            <w:tcW w:w="3055" w:type="dxa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Ja</w:t>
            </w:r>
          </w:p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Nei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>Vedlegg nr.:</w:t>
            </w:r>
          </w:p>
        </w:tc>
        <w:tc>
          <w:tcPr>
            <w:tcW w:w="2517" w:type="dxa"/>
          </w:tcPr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</w:rPr>
            </w:pPr>
          </w:p>
        </w:tc>
      </w:tr>
    </w:tbl>
    <w:p w:rsidR="004D1BDD" w:rsidRPr="00A84827" w:rsidRDefault="004D1BDD" w:rsidP="004D1BDD">
      <w:pPr>
        <w:rPr>
          <w:rFonts w:ascii="Times New Roman" w:hAnsi="Times New Roman"/>
          <w:b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i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i/>
          <w:sz w:val="22"/>
          <w:szCs w:val="22"/>
        </w:rPr>
      </w:pPr>
    </w:p>
    <w:p w:rsidR="004D1BDD" w:rsidRPr="00A84827" w:rsidRDefault="00196D88" w:rsidP="004D1BDD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Eksempler </w:t>
      </w:r>
      <w:r w:rsidR="004D1BDD" w:rsidRPr="00A84827">
        <w:rPr>
          <w:rFonts w:ascii="Times New Roman" w:hAnsi="Times New Roman"/>
          <w:i/>
          <w:sz w:val="22"/>
          <w:szCs w:val="22"/>
        </w:rPr>
        <w:t xml:space="preserve">på leverandørkjedekart: </w:t>
      </w:r>
    </w:p>
    <w:p w:rsidR="004D1BDD" w:rsidRPr="00A84827" w:rsidRDefault="004D1BDD" w:rsidP="004D1BD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Fyll inn agent / mellomledd (2. ledd) hvis aktuelt.  For 4. ledd gjelder: Dersom varen i 3.ledd i kjeden består av flere </w:t>
      </w:r>
      <w:r w:rsidR="00460DE6">
        <w:rPr>
          <w:rFonts w:ascii="Times New Roman" w:hAnsi="Times New Roman"/>
          <w:sz w:val="22"/>
          <w:szCs w:val="22"/>
        </w:rPr>
        <w:t>materialer</w:t>
      </w:r>
      <w:r>
        <w:rPr>
          <w:rFonts w:ascii="Times New Roman" w:hAnsi="Times New Roman"/>
          <w:sz w:val="22"/>
          <w:szCs w:val="22"/>
        </w:rPr>
        <w:t xml:space="preserve">, velg </w:t>
      </w:r>
      <w:r w:rsidR="00460DE6">
        <w:rPr>
          <w:rFonts w:ascii="Times New Roman" w:hAnsi="Times New Roman"/>
          <w:sz w:val="22"/>
          <w:szCs w:val="22"/>
        </w:rPr>
        <w:t>materialet</w:t>
      </w:r>
      <w:r>
        <w:rPr>
          <w:rFonts w:ascii="Times New Roman" w:hAnsi="Times New Roman"/>
          <w:sz w:val="22"/>
          <w:szCs w:val="22"/>
        </w:rPr>
        <w:t xml:space="preserve"> det brukes mest av.</w:t>
      </w:r>
    </w:p>
    <w:p w:rsidR="004D1BDD" w:rsidRPr="00A84827" w:rsidRDefault="004D1BDD" w:rsidP="004D1BDD">
      <w:pPr>
        <w:rPr>
          <w:rFonts w:ascii="Times New Roman" w:hAnsi="Times New Roman"/>
          <w:b/>
          <w:sz w:val="22"/>
          <w:szCs w:val="22"/>
        </w:rPr>
      </w:pPr>
    </w:p>
    <w:p w:rsidR="004D1BDD" w:rsidRPr="00196D88" w:rsidRDefault="00196D88" w:rsidP="00196D88">
      <w:pPr>
        <w:ind w:left="708"/>
        <w:rPr>
          <w:rFonts w:ascii="Times New Roman" w:hAnsi="Times New Roman"/>
          <w:i/>
          <w:sz w:val="22"/>
          <w:szCs w:val="22"/>
        </w:rPr>
      </w:pPr>
      <w:r w:rsidRPr="00196D88">
        <w:rPr>
          <w:rFonts w:ascii="Times New Roman" w:hAnsi="Times New Roman"/>
          <w:i/>
          <w:sz w:val="22"/>
          <w:szCs w:val="22"/>
        </w:rPr>
        <w:t>Eksempel 1</w:t>
      </w:r>
    </w:p>
    <w:p w:rsidR="004D1BDD" w:rsidRPr="00A84827" w:rsidRDefault="004D1BDD" w:rsidP="004D1BDD">
      <w:pPr>
        <w:rPr>
          <w:rFonts w:ascii="Times New Roman" w:hAnsi="Times New Roman"/>
          <w:b/>
          <w:sz w:val="22"/>
          <w:szCs w:val="22"/>
        </w:rPr>
      </w:pPr>
      <w:r w:rsidRPr="00A84827"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3F4CEDA3" wp14:editId="05456561">
            <wp:extent cx="5972175" cy="37433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D1BDD" w:rsidRPr="00A84827" w:rsidRDefault="004D1BDD" w:rsidP="004D1BDD">
      <w:pPr>
        <w:rPr>
          <w:rFonts w:ascii="Times New Roman" w:hAnsi="Times New Roman"/>
          <w:b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746A28" w:rsidRDefault="00746A28" w:rsidP="004D1BDD">
      <w:pPr>
        <w:rPr>
          <w:rFonts w:ascii="Times New Roman" w:hAnsi="Times New Roman"/>
          <w:sz w:val="22"/>
          <w:szCs w:val="22"/>
        </w:rPr>
      </w:pPr>
    </w:p>
    <w:p w:rsidR="00746A28" w:rsidRDefault="00746A28" w:rsidP="004D1BDD">
      <w:pPr>
        <w:rPr>
          <w:rFonts w:ascii="Times New Roman" w:hAnsi="Times New Roman"/>
          <w:sz w:val="22"/>
          <w:szCs w:val="22"/>
        </w:rPr>
      </w:pPr>
    </w:p>
    <w:p w:rsidR="00746A28" w:rsidRDefault="00746A28" w:rsidP="004D1BDD">
      <w:pPr>
        <w:rPr>
          <w:rFonts w:ascii="Times New Roman" w:hAnsi="Times New Roman"/>
          <w:sz w:val="22"/>
          <w:szCs w:val="22"/>
        </w:rPr>
      </w:pPr>
    </w:p>
    <w:p w:rsidR="00746A28" w:rsidRDefault="00746A28" w:rsidP="004D1BDD">
      <w:pPr>
        <w:rPr>
          <w:rFonts w:ascii="Times New Roman" w:hAnsi="Times New Roman"/>
          <w:sz w:val="22"/>
          <w:szCs w:val="22"/>
        </w:rPr>
      </w:pPr>
    </w:p>
    <w:p w:rsidR="00746A28" w:rsidRDefault="00746A28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196D88" w:rsidRPr="00196D88" w:rsidRDefault="00196D88" w:rsidP="00196D88">
      <w:pPr>
        <w:ind w:left="708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Eksempel 2</w:t>
      </w: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4D1BDD" w:rsidRDefault="00196D88" w:rsidP="004D1BDD">
      <w:pPr>
        <w:rPr>
          <w:rFonts w:ascii="Times New Roman" w:hAnsi="Times New Roman"/>
          <w:sz w:val="22"/>
          <w:szCs w:val="22"/>
        </w:rPr>
      </w:pPr>
      <w:r w:rsidRPr="00A84827"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4FC3F749" wp14:editId="2BF28583">
            <wp:extent cx="5760720" cy="4676565"/>
            <wp:effectExtent l="0" t="0" r="0" b="1016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196D88" w:rsidRDefault="00196D88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015"/>
        <w:gridCol w:w="1274"/>
        <w:gridCol w:w="2517"/>
      </w:tblGrid>
      <w:tr w:rsidR="004D1BDD" w:rsidRPr="00A84827" w:rsidTr="009369E8">
        <w:tc>
          <w:tcPr>
            <w:tcW w:w="9062" w:type="dxa"/>
            <w:gridSpan w:val="4"/>
            <w:shd w:val="clear" w:color="auto" w:fill="B8CCE4" w:themeFill="accent1" w:themeFillTint="66"/>
          </w:tcPr>
          <w:p w:rsidR="004D1BDD" w:rsidRPr="00A84827" w:rsidRDefault="00AB470B" w:rsidP="009369E8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Cs w:val="22"/>
              </w:rPr>
              <w:lastRenderedPageBreak/>
              <w:t>K</w:t>
            </w:r>
            <w:r w:rsidR="004D1BDD">
              <w:rPr>
                <w:rFonts w:ascii="Times New Roman" w:hAnsi="Times New Roman"/>
                <w:b/>
                <w:szCs w:val="22"/>
              </w:rPr>
              <w:t>rav 2. Overordnet r</w:t>
            </w:r>
            <w:r w:rsidR="004D1BDD" w:rsidRPr="00A84827">
              <w:rPr>
                <w:rFonts w:ascii="Times New Roman" w:hAnsi="Times New Roman"/>
                <w:b/>
                <w:szCs w:val="22"/>
              </w:rPr>
              <w:t xml:space="preserve">isikoanalyse </w:t>
            </w: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Leverandøren skal gjennomføre</w:t>
            </w:r>
            <w:r w:rsidRPr="00363A8D">
              <w:rPr>
                <w:rFonts w:ascii="Times New Roman" w:hAnsi="Times New Roman"/>
                <w:sz w:val="22"/>
                <w:szCs w:val="22"/>
              </w:rPr>
              <w:t xml:space="preserve"> en risikoanalyse </w:t>
            </w:r>
            <w:r>
              <w:rPr>
                <w:rFonts w:ascii="Times New Roman" w:hAnsi="Times New Roman"/>
                <w:sz w:val="22"/>
                <w:szCs w:val="22"/>
              </w:rPr>
              <w:t>på land / sektor-nivå for den/de lever</w:t>
            </w:r>
            <w:r w:rsidR="00AB470B">
              <w:rPr>
                <w:rFonts w:ascii="Times New Roman" w:hAnsi="Times New Roman"/>
                <w:sz w:val="22"/>
                <w:szCs w:val="22"/>
              </w:rPr>
              <w:t xml:space="preserve">andørkjeder som er oppgitt 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krav 1. </w:t>
            </w:r>
          </w:p>
          <w:p w:rsidR="004D1BDD" w:rsidRPr="00363A8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63A8D">
              <w:rPr>
                <w:rFonts w:ascii="Times New Roman" w:hAnsi="Times New Roman"/>
                <w:sz w:val="22"/>
                <w:szCs w:val="22"/>
              </w:rPr>
              <w:t xml:space="preserve">Med </w:t>
            </w:r>
            <w:r w:rsidRPr="00363A8D">
              <w:rPr>
                <w:rFonts w:ascii="Times New Roman" w:hAnsi="Times New Roman"/>
                <w:i/>
                <w:sz w:val="22"/>
                <w:szCs w:val="22"/>
              </w:rPr>
              <w:t>risikoanalyse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på land / sektor-nivå</w:t>
            </w:r>
            <w:r w:rsidRPr="00363A8D">
              <w:rPr>
                <w:rFonts w:ascii="Times New Roman" w:hAnsi="Times New Roman"/>
                <w:sz w:val="22"/>
                <w:szCs w:val="22"/>
              </w:rPr>
              <w:t xml:space="preserve"> menes å kartlegge og identifisere risiko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for brudd </w:t>
            </w:r>
            <w:r w:rsidRPr="00363A8D">
              <w:rPr>
                <w:rFonts w:ascii="Times New Roman" w:hAnsi="Times New Roman"/>
                <w:sz w:val="22"/>
                <w:szCs w:val="22"/>
              </w:rPr>
              <w:t>knyttet til arbeidstakerrettigheter og miljøhensyn i leverandørkjede</w:t>
            </w:r>
            <w:r w:rsidR="00CE306D">
              <w:rPr>
                <w:rFonts w:ascii="Times New Roman" w:hAnsi="Times New Roman"/>
                <w:sz w:val="22"/>
                <w:szCs w:val="22"/>
              </w:rPr>
              <w:t>ne, jf. 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ppdragsgivers </w:t>
            </w:r>
            <w:r w:rsidR="00CE306D">
              <w:rPr>
                <w:rFonts w:ascii="Times New Roman" w:hAnsi="Times New Roman"/>
                <w:sz w:val="22"/>
                <w:szCs w:val="22"/>
              </w:rPr>
              <w:t>e</w:t>
            </w:r>
            <w:r>
              <w:rPr>
                <w:rFonts w:ascii="Times New Roman" w:hAnsi="Times New Roman"/>
                <w:sz w:val="22"/>
                <w:szCs w:val="22"/>
              </w:rPr>
              <w:t>tiske krav (</w:t>
            </w:r>
            <w:r w:rsidR="00CE306D">
              <w:rPr>
                <w:rFonts w:ascii="Times New Roman" w:hAnsi="Times New Roman"/>
                <w:sz w:val="22"/>
                <w:szCs w:val="22"/>
              </w:rPr>
              <w:t>V</w:t>
            </w:r>
            <w:r w:rsidRPr="001019FE">
              <w:rPr>
                <w:rFonts w:ascii="Times New Roman" w:hAnsi="Times New Roman"/>
                <w:sz w:val="22"/>
                <w:szCs w:val="22"/>
              </w:rPr>
              <w:t xml:space="preserve">edlegg </w:t>
            </w:r>
            <w:r w:rsidR="00CE306D">
              <w:rPr>
                <w:rFonts w:ascii="Times New Roman" w:hAnsi="Times New Roman"/>
                <w:sz w:val="22"/>
                <w:szCs w:val="22"/>
              </w:rPr>
              <w:t>G-1</w:t>
            </w:r>
            <w:r>
              <w:rPr>
                <w:rFonts w:ascii="Times New Roman" w:hAnsi="Times New Roman"/>
                <w:sz w:val="22"/>
                <w:szCs w:val="22"/>
              </w:rPr>
              <w:t>).</w:t>
            </w:r>
            <w:r w:rsidRPr="00363A8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Merk</w:t>
            </w:r>
            <w:r w:rsidRPr="00206792">
              <w:rPr>
                <w:rFonts w:ascii="Times New Roman" w:hAnsi="Times New Roman"/>
                <w:sz w:val="22"/>
                <w:szCs w:val="22"/>
              </w:rPr>
              <w:t xml:space="preserve"> at risikoan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alysen er ment å si noe om </w:t>
            </w:r>
            <w:r w:rsidRPr="00206792">
              <w:rPr>
                <w:rFonts w:ascii="Times New Roman" w:hAnsi="Times New Roman"/>
                <w:i/>
                <w:sz w:val="22"/>
                <w:szCs w:val="22"/>
              </w:rPr>
              <w:t>risiko</w:t>
            </w:r>
            <w:r w:rsidRPr="00206792">
              <w:rPr>
                <w:rFonts w:ascii="Times New Roman" w:hAnsi="Times New Roman"/>
                <w:sz w:val="22"/>
                <w:szCs w:val="22"/>
              </w:rPr>
              <w:t xml:space="preserve"> for brudd, ikke om faktiske brudd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3A7BF2">
              <w:rPr>
                <w:rFonts w:ascii="Times New Roman" w:hAnsi="Times New Roman"/>
                <w:sz w:val="22"/>
                <w:szCs w:val="22"/>
              </w:rPr>
              <w:t>Risikoen for brudd på arbeidstakerrettigheter og miljøkrav er større i noen land/bransjer enn andre.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2C38B8" w:rsidRDefault="004D1BDD" w:rsidP="009369E8">
            <w:pPr>
              <w:spacing w:before="3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2C38B8">
              <w:rPr>
                <w:rFonts w:ascii="Times New Roman" w:hAnsi="Times New Roman"/>
                <w:b/>
                <w:sz w:val="22"/>
                <w:szCs w:val="22"/>
              </w:rPr>
              <w:t xml:space="preserve">Analysen skal gjøres i vedlagte </w:t>
            </w:r>
            <w:proofErr w:type="spellStart"/>
            <w:r w:rsidRPr="002C38B8">
              <w:rPr>
                <w:rFonts w:ascii="Times New Roman" w:hAnsi="Times New Roman"/>
                <w:b/>
                <w:sz w:val="22"/>
                <w:szCs w:val="22"/>
              </w:rPr>
              <w:t>excel</w:t>
            </w:r>
            <w:proofErr w:type="spellEnd"/>
            <w:r w:rsidRPr="002C38B8">
              <w:rPr>
                <w:rFonts w:ascii="Times New Roman" w:hAnsi="Times New Roman"/>
                <w:b/>
                <w:sz w:val="22"/>
                <w:szCs w:val="22"/>
              </w:rPr>
              <w:t>-verktøy: «</w:t>
            </w:r>
            <w:r w:rsidR="003C1DDB" w:rsidRPr="003C1DDB">
              <w:rPr>
                <w:rFonts w:ascii="Times New Roman" w:hAnsi="Times New Roman"/>
                <w:b/>
                <w:sz w:val="22"/>
                <w:szCs w:val="22"/>
              </w:rPr>
              <w:t>Vedlegg G-1-3 Risikoanalyse av etiske krav</w:t>
            </w:r>
            <w:r w:rsidR="00CE306D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2C38B8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363A8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63A8D">
              <w:rPr>
                <w:rFonts w:ascii="Times New Roman" w:hAnsi="Times New Roman"/>
                <w:sz w:val="22"/>
                <w:szCs w:val="22"/>
              </w:rPr>
              <w:t xml:space="preserve">For mer detaljert informasjon om kartlegging av risiko, se: </w:t>
            </w:r>
            <w:hyperlink r:id="rId18" w:history="1">
              <w:r w:rsidR="00CE306D">
                <w:rPr>
                  <w:rStyle w:val="Hyperkobling"/>
                  <w:rFonts w:ascii="Times New Roman" w:hAnsi="Times New Roman"/>
                  <w:sz w:val="22"/>
                  <w:szCs w:val="22"/>
                </w:rPr>
                <w:t>http://etiskhandel.no/Ressurser___verkt_y/2__Kartlegge/index.html</w:t>
              </w:r>
            </w:hyperlink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Default="004D1BDD" w:rsidP="009369E8">
            <w:pPr>
              <w:spacing w:before="3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63A8D">
              <w:rPr>
                <w:rFonts w:ascii="Times New Roman" w:hAnsi="Times New Roman"/>
                <w:sz w:val="22"/>
                <w:szCs w:val="22"/>
              </w:rPr>
              <w:t>Basert på risikoanalysen skal leverandøren i kontraktsperioden arbeide systematisk for å minimere eventuell risiko ved det aktuelle produktet</w:t>
            </w:r>
            <w:r>
              <w:rPr>
                <w:rFonts w:ascii="Times New Roman" w:hAnsi="Times New Roman"/>
                <w:sz w:val="22"/>
                <w:szCs w:val="22"/>
              </w:rPr>
              <w:t>/hos den aktuelle produsenten</w:t>
            </w:r>
            <w:r w:rsidRPr="00363A8D">
              <w:rPr>
                <w:rFonts w:ascii="Times New Roman" w:hAnsi="Times New Roman"/>
                <w:sz w:val="22"/>
                <w:szCs w:val="22"/>
              </w:rPr>
              <w:t>. Leverandøren må ha som overordnet mål å forbedre sitasjonen der den fremstår som dårlig.</w:t>
            </w:r>
          </w:p>
          <w:p w:rsidR="004D1BDD" w:rsidRPr="00363A8D" w:rsidRDefault="004D1BDD" w:rsidP="009369E8">
            <w:pPr>
              <w:spacing w:before="30"/>
              <w:contextualSpacing/>
              <w:rPr>
                <w:rFonts w:ascii="Times New Roman" w:hAnsi="Times New Roman"/>
              </w:rPr>
            </w:pPr>
          </w:p>
        </w:tc>
      </w:tr>
      <w:tr w:rsidR="004D1BDD" w:rsidRPr="00A84827" w:rsidTr="009369E8">
        <w:tc>
          <w:tcPr>
            <w:tcW w:w="3256" w:type="dxa"/>
            <w:shd w:val="clear" w:color="auto" w:fill="F2F2F2"/>
          </w:tcPr>
          <w:p w:rsidR="004D1BDD" w:rsidRPr="00D37901" w:rsidRDefault="004D1BDD" w:rsidP="009369E8">
            <w:pPr>
              <w:spacing w:before="30"/>
              <w:rPr>
                <w:rFonts w:ascii="Times New Roman" w:hAnsi="Times New Roman"/>
                <w:b/>
                <w:sz w:val="22"/>
                <w:szCs w:val="22"/>
              </w:rPr>
            </w:pPr>
            <w:r w:rsidRPr="00363A8D">
              <w:rPr>
                <w:rFonts w:ascii="Times New Roman" w:hAnsi="Times New Roman"/>
                <w:b/>
                <w:sz w:val="22"/>
                <w:szCs w:val="22"/>
              </w:rPr>
              <w:t>Dokumentasjon</w:t>
            </w:r>
          </w:p>
        </w:tc>
        <w:tc>
          <w:tcPr>
            <w:tcW w:w="5806" w:type="dxa"/>
            <w:gridSpan w:val="3"/>
            <w:shd w:val="clear" w:color="auto" w:fill="auto"/>
          </w:tcPr>
          <w:p w:rsidR="004D1BDD" w:rsidRPr="00CE306D" w:rsidRDefault="004D1BDD" w:rsidP="003C1DDB">
            <w:pPr>
              <w:pStyle w:val="Listeavsnitt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CE306D">
              <w:rPr>
                <w:rFonts w:ascii="Times New Roman" w:hAnsi="Times New Roman"/>
                <w:sz w:val="22"/>
                <w:szCs w:val="22"/>
              </w:rPr>
              <w:t xml:space="preserve">Dokumentasjon på gjennomført risikoanalyse i vedlagte </w:t>
            </w:r>
            <w:proofErr w:type="spellStart"/>
            <w:r w:rsidRPr="00CE306D">
              <w:rPr>
                <w:rFonts w:ascii="Times New Roman" w:hAnsi="Times New Roman"/>
                <w:sz w:val="22"/>
                <w:szCs w:val="22"/>
              </w:rPr>
              <w:t>excel</w:t>
            </w:r>
            <w:proofErr w:type="spellEnd"/>
            <w:r w:rsidRPr="00CE306D">
              <w:rPr>
                <w:rFonts w:ascii="Times New Roman" w:hAnsi="Times New Roman"/>
                <w:sz w:val="22"/>
                <w:szCs w:val="22"/>
              </w:rPr>
              <w:t xml:space="preserve">-verktøy: </w:t>
            </w:r>
            <w:r w:rsidR="00CE306D" w:rsidRPr="00CE306D">
              <w:rPr>
                <w:rFonts w:ascii="Times New Roman" w:hAnsi="Times New Roman"/>
                <w:sz w:val="22"/>
                <w:szCs w:val="22"/>
              </w:rPr>
              <w:t>«</w:t>
            </w:r>
            <w:r w:rsidR="003C1DDB">
              <w:rPr>
                <w:rFonts w:ascii="Times New Roman" w:hAnsi="Times New Roman"/>
                <w:sz w:val="22"/>
                <w:szCs w:val="22"/>
              </w:rPr>
              <w:t>Vedlegg G-1-3 Risikoanalyse av etiske krav</w:t>
            </w:r>
            <w:r w:rsidR="00CE306D" w:rsidRPr="00CE306D">
              <w:rPr>
                <w:rFonts w:ascii="Times New Roman" w:hAnsi="Times New Roman"/>
                <w:sz w:val="22"/>
                <w:szCs w:val="22"/>
              </w:rPr>
              <w:t>»</w:t>
            </w:r>
            <w:r w:rsidR="00CE306D">
              <w:rPr>
                <w:rFonts w:ascii="Times New Roman" w:hAnsi="Times New Roman"/>
                <w:sz w:val="22"/>
                <w:szCs w:val="22"/>
              </w:rPr>
              <w:t>.</w:t>
            </w:r>
            <w:r w:rsidRPr="00CE306D">
              <w:rPr>
                <w:rFonts w:ascii="Times New Roman" w:hAnsi="Times New Roman"/>
                <w:sz w:val="22"/>
                <w:szCs w:val="22"/>
              </w:rPr>
              <w:br/>
            </w:r>
          </w:p>
        </w:tc>
      </w:tr>
      <w:tr w:rsidR="004D1BDD" w:rsidRPr="00A84827" w:rsidTr="009369E8">
        <w:tc>
          <w:tcPr>
            <w:tcW w:w="9062" w:type="dxa"/>
            <w:gridSpan w:val="4"/>
            <w:shd w:val="clear" w:color="auto" w:fill="D9D9D9" w:themeFill="background1" w:themeFillShade="D9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 w:rsidRPr="00A84827">
              <w:rPr>
                <w:rFonts w:ascii="Times New Roman" w:hAnsi="Times New Roman"/>
                <w:b/>
                <w:sz w:val="22"/>
                <w:szCs w:val="22"/>
              </w:rPr>
              <w:t xml:space="preserve">Spørsmål til dokumentasjon.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Sett kryss i de feltene som passer.</w:t>
            </w:r>
          </w:p>
        </w:tc>
      </w:tr>
      <w:tr w:rsidR="00CE306D" w:rsidRPr="00A84827" w:rsidTr="002F138C">
        <w:tc>
          <w:tcPr>
            <w:tcW w:w="3256" w:type="dxa"/>
            <w:shd w:val="clear" w:color="auto" w:fill="F2F2F2"/>
          </w:tcPr>
          <w:p w:rsidR="00CE306D" w:rsidRPr="00A84827" w:rsidRDefault="00CE306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Leverandøren </w:t>
            </w:r>
            <w:r w:rsidRPr="00CE306D">
              <w:rPr>
                <w:rFonts w:ascii="Times New Roman" w:hAnsi="Times New Roman"/>
                <w:sz w:val="22"/>
                <w:szCs w:val="22"/>
              </w:rPr>
              <w:t>har gjennomført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risikoanalyse for produk</w:t>
            </w:r>
            <w:r w:rsidR="00AB470B">
              <w:rPr>
                <w:rFonts w:ascii="Times New Roman" w:hAnsi="Times New Roman"/>
                <w:sz w:val="22"/>
                <w:szCs w:val="22"/>
              </w:rPr>
              <w:t xml:space="preserve">tene listet opp i skjema til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krav 1.</w:t>
            </w:r>
          </w:p>
          <w:p w:rsidR="00CE306D" w:rsidRPr="00A84827" w:rsidRDefault="00CE306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06" w:type="dxa"/>
            <w:gridSpan w:val="3"/>
            <w:shd w:val="clear" w:color="auto" w:fill="auto"/>
          </w:tcPr>
          <w:p w:rsidR="00CE306D" w:rsidRDefault="00CE306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Ja</w:t>
            </w:r>
          </w:p>
          <w:p w:rsidR="00CE306D" w:rsidRPr="00A84827" w:rsidRDefault="00CE306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Nei</w:t>
            </w:r>
          </w:p>
        </w:tc>
      </w:tr>
      <w:tr w:rsidR="004D1BDD" w:rsidRPr="00A84827" w:rsidTr="009369E8">
        <w:tc>
          <w:tcPr>
            <w:tcW w:w="3256" w:type="dxa"/>
            <w:shd w:val="clear" w:color="auto" w:fill="F2F2F2"/>
          </w:tcPr>
          <w:p w:rsidR="004D1BDD" w:rsidRPr="00A84827" w:rsidRDefault="00AB470B" w:rsidP="009369E8">
            <w:pPr>
              <w:spacing w:before="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Er dokumentasjon på dette </w:t>
            </w:r>
            <w:r w:rsidR="004D1BDD" w:rsidRPr="00A84827">
              <w:rPr>
                <w:rFonts w:ascii="Times New Roman" w:hAnsi="Times New Roman"/>
                <w:sz w:val="22"/>
                <w:szCs w:val="22"/>
              </w:rPr>
              <w:t>krav vedlagt?</w:t>
            </w:r>
          </w:p>
        </w:tc>
        <w:tc>
          <w:tcPr>
            <w:tcW w:w="2015" w:type="dxa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Ja</w:t>
            </w:r>
          </w:p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tt kryss når det er avviksmelding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84827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03361A">
              <w:rPr>
                <w:rFonts w:ascii="Times New Roman" w:hAnsi="Times New Roman"/>
                <w:sz w:val="22"/>
                <w:szCs w:val="22"/>
              </w:rPr>
            </w:r>
            <w:r w:rsidR="0003361A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84827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Nei</w:t>
            </w:r>
          </w:p>
        </w:tc>
        <w:tc>
          <w:tcPr>
            <w:tcW w:w="1274" w:type="dxa"/>
            <w:shd w:val="clear" w:color="auto" w:fill="F2F2F2" w:themeFill="background1" w:themeFillShade="F2"/>
          </w:tcPr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>Vedlegg nr.:</w:t>
            </w:r>
          </w:p>
        </w:tc>
        <w:tc>
          <w:tcPr>
            <w:tcW w:w="2517" w:type="dxa"/>
          </w:tcPr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Legg ved </w:t>
            </w:r>
            <w:proofErr w:type="spellStart"/>
            <w:r>
              <w:rPr>
                <w:rFonts w:ascii="Times New Roman" w:hAnsi="Times New Roman"/>
              </w:rPr>
              <w:t>excel</w:t>
            </w:r>
            <w:proofErr w:type="spellEnd"/>
            <w:r>
              <w:rPr>
                <w:rFonts w:ascii="Times New Roman" w:hAnsi="Times New Roman"/>
              </w:rPr>
              <w:t>-analyse</w:t>
            </w:r>
          </w:p>
        </w:tc>
      </w:tr>
    </w:tbl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p w:rsidR="007A39E4" w:rsidRDefault="007A39E4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CE306D" w:rsidRDefault="00CE306D" w:rsidP="004D1BDD">
      <w:pPr>
        <w:rPr>
          <w:rFonts w:ascii="Times New Roman" w:hAnsi="Times New Roman"/>
          <w:sz w:val="22"/>
          <w:szCs w:val="22"/>
        </w:rPr>
      </w:pPr>
    </w:p>
    <w:p w:rsidR="004D1BDD" w:rsidRDefault="004D1BDD" w:rsidP="004D1BDD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6831"/>
      </w:tblGrid>
      <w:tr w:rsidR="004D1BDD" w:rsidRPr="00A84827" w:rsidTr="009369E8">
        <w:tc>
          <w:tcPr>
            <w:tcW w:w="9062" w:type="dxa"/>
            <w:gridSpan w:val="2"/>
            <w:shd w:val="clear" w:color="auto" w:fill="B8CCE4" w:themeFill="accent1" w:themeFillTint="66"/>
          </w:tcPr>
          <w:p w:rsidR="004D1BDD" w:rsidRPr="00A778CC" w:rsidRDefault="00AB470B" w:rsidP="009369E8">
            <w:pPr>
              <w:spacing w:before="3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A778CC">
              <w:rPr>
                <w:rFonts w:ascii="Times New Roman" w:hAnsi="Times New Roman"/>
                <w:b/>
                <w:sz w:val="22"/>
                <w:szCs w:val="22"/>
              </w:rPr>
              <w:t>K</w:t>
            </w:r>
            <w:r w:rsidR="004D1BDD" w:rsidRPr="00A778CC">
              <w:rPr>
                <w:rFonts w:ascii="Times New Roman" w:hAnsi="Times New Roman"/>
                <w:b/>
                <w:sz w:val="22"/>
                <w:szCs w:val="22"/>
              </w:rPr>
              <w:t>rav 3. Retningslinjer for etisk handel / Code of Conduct / Supplier Code of Conduct</w:t>
            </w:r>
          </w:p>
          <w:p w:rsidR="004D1BDD" w:rsidRPr="00A778CC" w:rsidRDefault="004D1BDD" w:rsidP="009369E8">
            <w:pPr>
              <w:spacing w:before="3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4D1BDD" w:rsidRPr="009A26A5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A26A5">
              <w:rPr>
                <w:rFonts w:ascii="Times New Roman" w:hAnsi="Times New Roman"/>
                <w:sz w:val="22"/>
                <w:szCs w:val="22"/>
              </w:rPr>
              <w:t xml:space="preserve">Leverandør skal ha retningslinjer for etisk handel, ofte omtalt som Code </w:t>
            </w:r>
            <w:proofErr w:type="spellStart"/>
            <w:r w:rsidRPr="009A26A5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9A2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A26A5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9A26A5">
              <w:rPr>
                <w:rFonts w:ascii="Times New Roman" w:hAnsi="Times New Roman"/>
                <w:sz w:val="22"/>
                <w:szCs w:val="22"/>
              </w:rPr>
              <w:t xml:space="preserve"> eller </w:t>
            </w:r>
            <w:proofErr w:type="spellStart"/>
            <w:r w:rsidRPr="009A26A5">
              <w:rPr>
                <w:rFonts w:ascii="Times New Roman" w:hAnsi="Times New Roman"/>
                <w:sz w:val="22"/>
                <w:szCs w:val="22"/>
              </w:rPr>
              <w:t>Supplier</w:t>
            </w:r>
            <w:proofErr w:type="spellEnd"/>
            <w:r w:rsidRPr="009A26A5">
              <w:rPr>
                <w:rFonts w:ascii="Times New Roman" w:hAnsi="Times New Roman"/>
                <w:sz w:val="22"/>
                <w:szCs w:val="22"/>
              </w:rPr>
              <w:t xml:space="preserve"> Code </w:t>
            </w:r>
            <w:proofErr w:type="spellStart"/>
            <w:r w:rsidRPr="009A26A5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9A2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A26A5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9A26A5">
              <w:rPr>
                <w:rFonts w:ascii="Times New Roman" w:hAnsi="Times New Roman"/>
                <w:sz w:val="22"/>
                <w:szCs w:val="22"/>
              </w:rPr>
              <w:t xml:space="preserve">, som skal gjelde for leverandørs leverandørkjeder knyttet til </w:t>
            </w:r>
            <w:r w:rsidR="003C1DDB">
              <w:rPr>
                <w:rFonts w:ascii="Times New Roman" w:hAnsi="Times New Roman"/>
                <w:sz w:val="22"/>
                <w:szCs w:val="22"/>
              </w:rPr>
              <w:t xml:space="preserve">den konkrete </w:t>
            </w:r>
            <w:r w:rsidRPr="009A26A5">
              <w:rPr>
                <w:rFonts w:ascii="Times New Roman" w:hAnsi="Times New Roman"/>
                <w:sz w:val="22"/>
                <w:szCs w:val="22"/>
              </w:rPr>
              <w:t xml:space="preserve">anskaffelsen. </w:t>
            </w:r>
          </w:p>
          <w:p w:rsidR="004D1BDD" w:rsidRPr="009A26A5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Leverandør kan støtte seg </w:t>
            </w:r>
            <w:r w:rsidR="009369E8">
              <w:rPr>
                <w:rFonts w:ascii="Times New Roman" w:hAnsi="Times New Roman"/>
                <w:sz w:val="22"/>
                <w:szCs w:val="22"/>
              </w:rPr>
              <w:t xml:space="preserve">på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til annen aktør i leverandørkjeden, for eksempel morselskap. Leverandør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>, morselskaps eller annen aktørs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skal som et minimum in</w:t>
            </w:r>
            <w:r>
              <w:rPr>
                <w:rFonts w:ascii="Times New Roman" w:hAnsi="Times New Roman"/>
                <w:sz w:val="22"/>
                <w:szCs w:val="22"/>
              </w:rPr>
              <w:t>neholde de samme elementer som o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ppdragsgivers etiske kontraktsvilkår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42075">
              <w:rPr>
                <w:rFonts w:ascii="Times New Roman" w:hAnsi="Times New Roman"/>
                <w:sz w:val="22"/>
                <w:szCs w:val="22"/>
              </w:rPr>
              <w:t>vedlagt dette konkurransegrunnlag.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skal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være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formidlet</w:t>
            </w:r>
            <w:r w:rsidR="00A14B47">
              <w:rPr>
                <w:rFonts w:ascii="Times New Roman" w:hAnsi="Times New Roman"/>
                <w:sz w:val="22"/>
                <w:szCs w:val="22"/>
              </w:rPr>
              <w:t xml:space="preserve"> og akseptert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av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aktørene som inngår i system for sporbarhet</w:t>
            </w:r>
            <w:r w:rsidR="00AB470B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>krav 1)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Leverandør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skal ha et system for oppfølging i leverandørkjede</w:t>
            </w: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, for å påse at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etterleves for denne anskaffelse</w:t>
            </w:r>
            <w:r w:rsidR="00A14B47">
              <w:rPr>
                <w:rFonts w:ascii="Times New Roman" w:hAnsi="Times New Roman"/>
                <w:sz w:val="22"/>
                <w:szCs w:val="22"/>
              </w:rPr>
              <w:t>n. Dette vil bli fulgt opp fra O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ppdragsgivers side i kontraktsperioden.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D1BDD" w:rsidRPr="00A84827" w:rsidTr="009369E8">
        <w:tc>
          <w:tcPr>
            <w:tcW w:w="2231" w:type="dxa"/>
            <w:shd w:val="clear" w:color="auto" w:fill="F2F2F2"/>
          </w:tcPr>
          <w:p w:rsidR="004D1BDD" w:rsidRPr="00A84827" w:rsidRDefault="004D1BDD" w:rsidP="009369E8">
            <w:pPr>
              <w:spacing w:before="30"/>
              <w:rPr>
                <w:rFonts w:ascii="Times New Roman" w:hAnsi="Times New Roman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>Dokumentasjon</w:t>
            </w:r>
          </w:p>
        </w:tc>
        <w:tc>
          <w:tcPr>
            <w:tcW w:w="6831" w:type="dxa"/>
            <w:shd w:val="clear" w:color="auto" w:fill="auto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Leverandørens, eller annen aktørs 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skal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vedlegges.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kan være på engelsk.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Det skal fremgå at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gjelder leverandørkjede</w:t>
            </w:r>
            <w:r>
              <w:rPr>
                <w:rFonts w:ascii="Times New Roman" w:hAnsi="Times New Roman"/>
                <w:sz w:val="22"/>
                <w:szCs w:val="22"/>
              </w:rPr>
              <w:t>ne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. Dersom dette ikke fremgår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skal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dette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bekrefte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i eget vedlegg.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Dersom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ikke har vedtatt egen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>, men baserer seg på morselskapet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eller annen aktørs 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skal 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fremlegge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gjeldende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og en erklæring om at disse er gjeldende for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og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s leverandørkjeder. Erklæringen skal være signert av en person hos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som har fullmakt til å signere denne.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 w:rsidRPr="00A84827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MERK:</w:t>
            </w:r>
            <w:r w:rsidRPr="00A84827">
              <w:rPr>
                <w:rFonts w:ascii="Times New Roman" w:hAnsi="Times New Roman"/>
                <w:i/>
                <w:sz w:val="22"/>
                <w:szCs w:val="22"/>
              </w:rPr>
              <w:t xml:space="preserve"> Retningslinjer for etisk handel er </w:t>
            </w:r>
            <w:r w:rsidRPr="00A84827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ikke</w:t>
            </w:r>
            <w:r w:rsidRPr="00A84827">
              <w:rPr>
                <w:rFonts w:ascii="Times New Roman" w:hAnsi="Times New Roman"/>
                <w:i/>
                <w:sz w:val="22"/>
                <w:szCs w:val="22"/>
              </w:rPr>
              <w:t xml:space="preserve"> det samme som retningslinjer for adferd/opptreden for egne ansatte i virksomheten, som gjerne omtaler forhold som respekt, høflighet, pålitelighet, korrupsjon mv.</w:t>
            </w:r>
          </w:p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D1BDD" w:rsidRPr="00A84827" w:rsidTr="009369E8">
        <w:tc>
          <w:tcPr>
            <w:tcW w:w="9062" w:type="dxa"/>
            <w:gridSpan w:val="2"/>
            <w:shd w:val="clear" w:color="auto" w:fill="D9D9D9" w:themeFill="background1" w:themeFillShade="D9"/>
          </w:tcPr>
          <w:p w:rsidR="004D1BDD" w:rsidRPr="00A84827" w:rsidRDefault="004D1BDD" w:rsidP="009369E8">
            <w:pPr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  <w:r w:rsidRPr="00A84827">
              <w:rPr>
                <w:rFonts w:ascii="Times New Roman" w:hAnsi="Times New Roman"/>
                <w:b/>
                <w:sz w:val="22"/>
                <w:szCs w:val="22"/>
              </w:rPr>
              <w:t xml:space="preserve">Egenerklæring om Code </w:t>
            </w:r>
            <w:proofErr w:type="spellStart"/>
            <w:r w:rsidRPr="00A84827">
              <w:rPr>
                <w:rFonts w:ascii="Times New Roman" w:hAnsi="Times New Roman"/>
                <w:b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b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4D1BDD" w:rsidRPr="00A84827" w:rsidRDefault="00814AD1" w:rsidP="009369E8">
            <w:pPr>
              <w:contextualSpacing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Følgende forutsettes av O</w:t>
            </w:r>
            <w:r w:rsidR="004D1BDD" w:rsidRPr="00A84827">
              <w:rPr>
                <w:rFonts w:ascii="Times New Roman" w:hAnsi="Times New Roman"/>
                <w:i/>
                <w:sz w:val="22"/>
                <w:szCs w:val="22"/>
              </w:rPr>
              <w:t>ppdragsgiver og skal erklæres av leverandøren ved signatur av representant for leverandøren som innehar nødvendig fullmakt til å binde leverandøren.</w:t>
            </w:r>
          </w:p>
        </w:tc>
      </w:tr>
      <w:tr w:rsidR="004D1BDD" w:rsidRPr="00A84827" w:rsidTr="009369E8">
        <w:trPr>
          <w:trHeight w:val="992"/>
        </w:trPr>
        <w:tc>
          <w:tcPr>
            <w:tcW w:w="9062" w:type="dxa"/>
            <w:gridSpan w:val="2"/>
            <w:shd w:val="clear" w:color="auto" w:fill="F2F2F2"/>
          </w:tcPr>
          <w:p w:rsidR="004D1BDD" w:rsidRPr="00A84827" w:rsidRDefault="004D1BDD" w:rsidP="009369E8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Det bekreftes at </w:t>
            </w:r>
            <w:r>
              <w:rPr>
                <w:rFonts w:ascii="Times New Roman" w:hAnsi="Times New Roman"/>
                <w:sz w:val="22"/>
                <w:szCs w:val="22"/>
              </w:rPr>
              <w:t>leverandøren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eller annen aktørs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er vedlagt.</w:t>
            </w:r>
          </w:p>
          <w:p w:rsidR="004D1BDD" w:rsidRPr="00A84827" w:rsidRDefault="004D1BDD" w:rsidP="009369E8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Det bekreftes at vedlagte Code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A84827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A84827">
              <w:rPr>
                <w:rFonts w:ascii="Times New Roman" w:hAnsi="Times New Roman"/>
                <w:sz w:val="22"/>
                <w:szCs w:val="22"/>
              </w:rPr>
              <w:t xml:space="preserve"> tilsvarer eller ov</w:t>
            </w:r>
            <w:r w:rsidR="00814AD1">
              <w:rPr>
                <w:rFonts w:ascii="Times New Roman" w:hAnsi="Times New Roman"/>
                <w:sz w:val="22"/>
                <w:szCs w:val="22"/>
              </w:rPr>
              <w:t>erstiger minstestandard satt i O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ppdragsgivers etiske kontraktsvilkår.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Hvis det er uklart om vedlagte 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oppfyller kravet til innhold, aksepterer leverandøren, ved signatur, at innholdet i 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er på nivå eller overstiger oppdragsgivers krav.</w:t>
            </w:r>
          </w:p>
          <w:p w:rsidR="004D1BDD" w:rsidRPr="00F81C56" w:rsidRDefault="004D1BDD" w:rsidP="009369E8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F81C56">
              <w:rPr>
                <w:rFonts w:ascii="Times New Roman" w:hAnsi="Times New Roman"/>
                <w:sz w:val="22"/>
                <w:szCs w:val="22"/>
              </w:rPr>
              <w:t xml:space="preserve">Det bekreftes at vedlagte Code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 gjelder for </w:t>
            </w:r>
            <w:r>
              <w:rPr>
                <w:rFonts w:ascii="Times New Roman" w:hAnsi="Times New Roman"/>
                <w:sz w:val="22"/>
                <w:szCs w:val="22"/>
              </w:rPr>
              <w:t>l</w:t>
            </w:r>
            <w:r w:rsidRPr="00F81C56">
              <w:rPr>
                <w:rFonts w:ascii="Times New Roman" w:hAnsi="Times New Roman"/>
                <w:sz w:val="22"/>
                <w:szCs w:val="22"/>
              </w:rPr>
              <w:t>everandør</w:t>
            </w:r>
            <w:r>
              <w:rPr>
                <w:rFonts w:ascii="Times New Roman" w:hAnsi="Times New Roman"/>
                <w:sz w:val="22"/>
                <w:szCs w:val="22"/>
              </w:rPr>
              <w:t>en</w:t>
            </w:r>
            <w:r w:rsidRPr="00F81C56">
              <w:rPr>
                <w:rFonts w:ascii="Times New Roman" w:hAnsi="Times New Roman"/>
                <w:sz w:val="22"/>
                <w:szCs w:val="22"/>
              </w:rPr>
              <w:t>s leverandørkjede(r) knyttet til denne anskaffelsen.</w:t>
            </w:r>
          </w:p>
          <w:p w:rsidR="004D1BDD" w:rsidRPr="00F81C56" w:rsidRDefault="004D1BDD" w:rsidP="009369E8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F81C5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Dersom </w:t>
            </w:r>
            <w:r>
              <w:rPr>
                <w:rFonts w:ascii="Times New Roman" w:hAnsi="Times New Roman"/>
                <w:sz w:val="22"/>
                <w:szCs w:val="22"/>
              </w:rPr>
              <w:t>l</w:t>
            </w:r>
            <w:r w:rsidRPr="00F81C56">
              <w:rPr>
                <w:rFonts w:ascii="Times New Roman" w:hAnsi="Times New Roman"/>
                <w:sz w:val="22"/>
                <w:szCs w:val="22"/>
              </w:rPr>
              <w:t>everandør</w:t>
            </w:r>
            <w:r>
              <w:rPr>
                <w:rFonts w:ascii="Times New Roman" w:hAnsi="Times New Roman"/>
                <w:sz w:val="22"/>
                <w:szCs w:val="22"/>
              </w:rPr>
              <w:t>en</w:t>
            </w:r>
            <w:r w:rsidRPr="00F81C56">
              <w:rPr>
                <w:rFonts w:ascii="Times New Roman" w:hAnsi="Times New Roman"/>
                <w:sz w:val="22"/>
                <w:szCs w:val="22"/>
              </w:rPr>
              <w:t xml:space="preserve"> baserer seg på morselskapets Code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, eller Code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1C56">
              <w:rPr>
                <w:rFonts w:ascii="Times New Roman" w:hAnsi="Times New Roman"/>
                <w:sz w:val="22"/>
                <w:szCs w:val="22"/>
              </w:rPr>
              <w:t>Coduct</w:t>
            </w:r>
            <w:proofErr w:type="spellEnd"/>
            <w:r w:rsidRPr="00F81C56">
              <w:rPr>
                <w:rFonts w:ascii="Times New Roman" w:hAnsi="Times New Roman"/>
                <w:sz w:val="22"/>
                <w:szCs w:val="22"/>
              </w:rPr>
              <w:t xml:space="preserve"> til annen aktør i leverandørkjeden, bekreftes det at erklæring er signert og vedlagt.</w:t>
            </w:r>
          </w:p>
          <w:p w:rsidR="00814AD1" w:rsidRDefault="004D1BDD" w:rsidP="00814AD1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 xml:space="preserve">Det bekreftes at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Code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er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kommunisert </w:t>
            </w:r>
            <w:r w:rsidRPr="00A84827">
              <w:rPr>
                <w:rFonts w:ascii="Times New Roman" w:hAnsi="Times New Roman"/>
                <w:sz w:val="22"/>
                <w:szCs w:val="22"/>
                <w:u w:val="single"/>
              </w:rPr>
              <w:t>skriftlig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til aktørene i </w:t>
            </w:r>
            <w:r w:rsidRPr="00942075">
              <w:rPr>
                <w:rFonts w:ascii="Times New Roman" w:hAnsi="Times New Roman"/>
                <w:sz w:val="22"/>
                <w:szCs w:val="22"/>
              </w:rPr>
              <w:t>leverandørkjeden for denne anskaffelsen</w:t>
            </w:r>
            <w:r w:rsidR="00AB470B">
              <w:rPr>
                <w:rFonts w:ascii="Times New Roman" w:hAnsi="Times New Roman"/>
                <w:sz w:val="22"/>
                <w:szCs w:val="22"/>
              </w:rPr>
              <w:t xml:space="preserve"> oppgitt i </w:t>
            </w:r>
            <w:r w:rsidR="00814AD1">
              <w:rPr>
                <w:rFonts w:ascii="Times New Roman" w:hAnsi="Times New Roman"/>
                <w:sz w:val="22"/>
                <w:szCs w:val="22"/>
              </w:rPr>
              <w:t>krav 1</w:t>
            </w:r>
            <w:r>
              <w:rPr>
                <w:rFonts w:ascii="Times New Roman" w:hAnsi="Times New Roman"/>
                <w:sz w:val="22"/>
                <w:szCs w:val="22"/>
              </w:rPr>
              <w:t>, og at denne er akseptert</w:t>
            </w:r>
            <w:r w:rsidR="00814AD1">
              <w:rPr>
                <w:rFonts w:ascii="Times New Roman" w:hAnsi="Times New Roman"/>
                <w:sz w:val="22"/>
                <w:szCs w:val="22"/>
              </w:rPr>
              <w:t xml:space="preserve"> av aktørene.</w:t>
            </w:r>
          </w:p>
          <w:p w:rsidR="004D1BDD" w:rsidRPr="00814AD1" w:rsidRDefault="004D1BDD" w:rsidP="00814AD1">
            <w:pPr>
              <w:pStyle w:val="Listeavsnitt"/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14AD1">
              <w:rPr>
                <w:rFonts w:ascii="Times New Roman" w:hAnsi="Times New Roman"/>
                <w:sz w:val="22"/>
                <w:szCs w:val="22"/>
              </w:rPr>
              <w:t xml:space="preserve">Det bekreftes at leverandøren har et system for å følge opp Code </w:t>
            </w:r>
            <w:proofErr w:type="spellStart"/>
            <w:r w:rsidRPr="00814AD1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814A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14AD1">
              <w:rPr>
                <w:rFonts w:ascii="Times New Roman" w:hAnsi="Times New Roman"/>
                <w:sz w:val="22"/>
                <w:szCs w:val="22"/>
              </w:rPr>
              <w:t>Conduct</w:t>
            </w:r>
            <w:proofErr w:type="spellEnd"/>
            <w:r w:rsidR="00814AD1" w:rsidRPr="00814A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14AD1">
              <w:rPr>
                <w:rFonts w:ascii="Times New Roman" w:hAnsi="Times New Roman"/>
                <w:sz w:val="22"/>
                <w:szCs w:val="22"/>
              </w:rPr>
              <w:t>i leverandørkjeden</w:t>
            </w:r>
          </w:p>
        </w:tc>
      </w:tr>
    </w:tbl>
    <w:p w:rsidR="004D1BDD" w:rsidRPr="00A84827" w:rsidRDefault="004D1BDD" w:rsidP="004D1BDD">
      <w:pPr>
        <w:rPr>
          <w:rFonts w:ascii="Times New Roman" w:hAnsi="Times New Roman"/>
          <w:sz w:val="22"/>
          <w:szCs w:val="22"/>
        </w:rPr>
      </w:pPr>
    </w:p>
    <w:tbl>
      <w:tblPr>
        <w:tblpPr w:leftFromText="141" w:rightFromText="141" w:bottomFromText="160" w:vertAnchor="text" w:horzAnchor="margin" w:tblpXSpec="center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80"/>
        <w:gridCol w:w="1440"/>
        <w:gridCol w:w="180"/>
        <w:gridCol w:w="4140"/>
      </w:tblGrid>
      <w:tr w:rsidR="004D1BDD" w:rsidRPr="00A84827" w:rsidTr="009369E8">
        <w:trPr>
          <w:trHeight w:val="469"/>
        </w:trPr>
        <w:tc>
          <w:tcPr>
            <w:tcW w:w="79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sz w:val="22"/>
                <w:szCs w:val="22"/>
              </w:rPr>
            </w:pPr>
            <w:r w:rsidRPr="00A84827">
              <w:rPr>
                <w:rFonts w:ascii="Times New Roman" w:hAnsi="Times New Roman"/>
                <w:sz w:val="22"/>
                <w:szCs w:val="22"/>
              </w:rPr>
              <w:t>Ved påtegnelse av signatur på dette dokument erklæres det at samtlige krav</w:t>
            </w:r>
            <w:r w:rsidR="00FB0C0F">
              <w:rPr>
                <w:rFonts w:ascii="Times New Roman" w:hAnsi="Times New Roman"/>
                <w:sz w:val="22"/>
                <w:szCs w:val="22"/>
              </w:rPr>
              <w:t xml:space="preserve"> i dette dokument oppfylles av L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everandøren.</w:t>
            </w:r>
            <w:r w:rsidRPr="00A84827">
              <w:rPr>
                <w:rFonts w:ascii="Times New Roman" w:hAnsi="Times New Roman"/>
                <w:sz w:val="22"/>
                <w:lang w:eastAsia="en-US"/>
              </w:rPr>
              <w:t xml:space="preserve"> Undertegnede har de nødvendige fullmakter og vil på vegne av </w:t>
            </w:r>
            <w:r w:rsidR="00FB0C0F">
              <w:rPr>
                <w:rFonts w:ascii="Times New Roman" w:hAnsi="Times New Roman"/>
                <w:sz w:val="22"/>
                <w:lang w:eastAsia="en-US"/>
              </w:rPr>
              <w:t>L</w:t>
            </w:r>
            <w:r w:rsidRPr="00A84827">
              <w:rPr>
                <w:rFonts w:ascii="Times New Roman" w:hAnsi="Times New Roman"/>
                <w:sz w:val="22"/>
                <w:lang w:eastAsia="en-US"/>
              </w:rPr>
              <w:t xml:space="preserve">everandøren erklære at </w:t>
            </w:r>
            <w:r w:rsidR="00FB0C0F">
              <w:rPr>
                <w:rFonts w:ascii="Times New Roman" w:hAnsi="Times New Roman"/>
                <w:sz w:val="22"/>
                <w:lang w:eastAsia="en-US"/>
              </w:rPr>
              <w:t>L</w:t>
            </w:r>
            <w:r w:rsidRPr="00A84827">
              <w:rPr>
                <w:rFonts w:ascii="Times New Roman" w:hAnsi="Times New Roman"/>
                <w:sz w:val="22"/>
                <w:lang w:eastAsia="en-US"/>
              </w:rPr>
              <w:t>everandøren kan og vil overholde kravene knyttet til etisk handel slik de fremkommer i dette dokument og eventuelle kontraktsvilkår.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 xml:space="preserve"> Dersom det etter kontraktsinngåelse skulle fremkomme at leverandø</w:t>
            </w:r>
            <w:r w:rsidR="00FB0C0F">
              <w:rPr>
                <w:rFonts w:ascii="Times New Roman" w:hAnsi="Times New Roman"/>
                <w:sz w:val="22"/>
                <w:szCs w:val="22"/>
              </w:rPr>
              <w:t xml:space="preserve">ren ikke overholder kravene, kan dette være </w:t>
            </w:r>
            <w:r w:rsidRPr="00A84827">
              <w:rPr>
                <w:rFonts w:ascii="Times New Roman" w:hAnsi="Times New Roman"/>
                <w:sz w:val="22"/>
                <w:szCs w:val="22"/>
              </w:rPr>
              <w:t>å anse som vesentlig mislighold av kontraktens vilkår.</w:t>
            </w:r>
          </w:p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4D1BDD" w:rsidRPr="00A84827" w:rsidTr="009369E8">
        <w:trPr>
          <w:trHeight w:val="342"/>
        </w:trPr>
        <w:tc>
          <w:tcPr>
            <w:tcW w:w="79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1BDD" w:rsidRPr="00A84827" w:rsidRDefault="004D1BDD" w:rsidP="009369E8">
            <w:pPr>
              <w:pStyle w:val="Standardtekst"/>
              <w:autoSpaceDE/>
              <w:adjustRightInd/>
              <w:spacing w:line="25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A84827">
              <w:rPr>
                <w:rFonts w:ascii="Times New Roman" w:hAnsi="Times New Roman" w:cs="Times New Roman"/>
                <w:b/>
                <w:bCs/>
                <w:lang w:eastAsia="en-US"/>
              </w:rPr>
              <w:t>Leverandørens signatur</w:t>
            </w:r>
          </w:p>
        </w:tc>
      </w:tr>
      <w:tr w:rsidR="004D1BDD" w:rsidRPr="00A84827" w:rsidTr="009369E8">
        <w:trPr>
          <w:trHeight w:val="100"/>
        </w:trPr>
        <w:tc>
          <w:tcPr>
            <w:tcW w:w="79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1BDD" w:rsidRPr="00A84827" w:rsidRDefault="004D1BDD" w:rsidP="009369E8">
            <w:pPr>
              <w:pStyle w:val="Standardtekst"/>
              <w:autoSpaceDE/>
              <w:adjustRightInd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D1BDD" w:rsidRPr="00A84827" w:rsidTr="009369E8">
        <w:trPr>
          <w:trHeight w:val="134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val="nn-NO" w:eastAsia="en-US"/>
              </w:rPr>
            </w:pPr>
            <w:r w:rsidRPr="00A84827">
              <w:rPr>
                <w:rFonts w:ascii="Times New Roman" w:hAnsi="Times New Roman"/>
                <w:sz w:val="22"/>
                <w:lang w:val="nn-NO" w:eastAsia="en-US"/>
              </w:rPr>
              <w:t>Sted: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val="nn-NO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val="nn-NO" w:eastAsia="en-US"/>
              </w:rPr>
            </w:pPr>
            <w:r w:rsidRPr="00A84827">
              <w:rPr>
                <w:rFonts w:ascii="Times New Roman" w:hAnsi="Times New Roman"/>
                <w:sz w:val="22"/>
                <w:lang w:val="nn-NO" w:eastAsia="en-US"/>
              </w:rPr>
              <w:t>Dato: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val="nn-NO" w:eastAsia="en-US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val="nn-NO" w:eastAsia="en-US"/>
              </w:rPr>
            </w:pPr>
            <w:r w:rsidRPr="00A84827">
              <w:rPr>
                <w:rFonts w:ascii="Times New Roman" w:hAnsi="Times New Roman"/>
                <w:sz w:val="22"/>
                <w:lang w:val="nn-NO" w:eastAsia="en-US"/>
              </w:rPr>
              <w:t>For leverandør:</w:t>
            </w:r>
          </w:p>
        </w:tc>
      </w:tr>
      <w:tr w:rsidR="004D1BDD" w:rsidRPr="00A84827" w:rsidTr="009369E8">
        <w:trPr>
          <w:trHeight w:val="938"/>
        </w:trPr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ind w:left="70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ind w:left="70"/>
              <w:rPr>
                <w:rFonts w:ascii="Times New Roman" w:hAnsi="Times New Roman"/>
                <w:lang w:val="nn-NO"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ind w:left="7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BDD" w:rsidRPr="00A84827" w:rsidRDefault="004D1BDD" w:rsidP="009369E8">
            <w:pPr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eastAsia="en-US"/>
              </w:rPr>
            </w:pPr>
          </w:p>
          <w:p w:rsidR="004D1BDD" w:rsidRPr="00A84827" w:rsidRDefault="004D1BDD" w:rsidP="009369E8">
            <w:pPr>
              <w:tabs>
                <w:tab w:val="left" w:pos="1189"/>
              </w:tabs>
              <w:spacing w:line="256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:rsidR="004D1BDD" w:rsidRPr="00A84827" w:rsidRDefault="004D1BDD" w:rsidP="004D1BDD">
      <w:pPr>
        <w:rPr>
          <w:rFonts w:ascii="Times New Roman" w:hAnsi="Times New Roman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  <w:sz w:val="20"/>
        </w:rPr>
      </w:pPr>
    </w:p>
    <w:p w:rsidR="004D1BDD" w:rsidRPr="00A84827" w:rsidRDefault="004D1BDD" w:rsidP="004D1BDD">
      <w:pPr>
        <w:rPr>
          <w:rFonts w:ascii="Times New Roman" w:hAnsi="Times New Roman"/>
        </w:rPr>
      </w:pPr>
    </w:p>
    <w:p w:rsidR="00103E70" w:rsidRDefault="00103E70"/>
    <w:sectPr w:rsidR="00103E7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70B" w:rsidRDefault="00AB470B" w:rsidP="004D1BDD">
      <w:r>
        <w:separator/>
      </w:r>
    </w:p>
  </w:endnote>
  <w:endnote w:type="continuationSeparator" w:id="0">
    <w:p w:rsidR="00AB470B" w:rsidRDefault="00AB470B" w:rsidP="004D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DF" w:rsidRDefault="002164DF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2589789"/>
      <w:docPartObj>
        <w:docPartGallery w:val="Page Numbers (Bottom of Page)"/>
        <w:docPartUnique/>
      </w:docPartObj>
    </w:sdtPr>
    <w:sdtEndPr/>
    <w:sdtContent>
      <w:p w:rsidR="00AB470B" w:rsidRDefault="00AB470B">
        <w:pPr>
          <w:pStyle w:val="Bunntekst"/>
          <w:jc w:val="right"/>
        </w:pPr>
      </w:p>
      <w:p w:rsidR="00AB470B" w:rsidRDefault="00AB470B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61A">
          <w:rPr>
            <w:noProof/>
          </w:rPr>
          <w:t>1</w:t>
        </w:r>
        <w:r>
          <w:fldChar w:fldCharType="end"/>
        </w:r>
      </w:p>
    </w:sdtContent>
  </w:sdt>
  <w:p w:rsidR="00AB470B" w:rsidRDefault="00AB470B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DF" w:rsidRDefault="002164DF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70B" w:rsidRDefault="00AB470B" w:rsidP="004D1BDD">
      <w:r>
        <w:separator/>
      </w:r>
    </w:p>
  </w:footnote>
  <w:footnote w:type="continuationSeparator" w:id="0">
    <w:p w:rsidR="00AB470B" w:rsidRDefault="00AB470B" w:rsidP="004D1B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DF" w:rsidRDefault="002164DF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1"/>
      <w:gridCol w:w="8035"/>
    </w:tblGrid>
    <w:tr w:rsidR="00AB470B" w:rsidRPr="00FE4DAD" w:rsidTr="009369E8">
      <w:trPr>
        <w:trHeight w:val="240"/>
      </w:trPr>
      <w:tc>
        <w:tcPr>
          <w:tcW w:w="972" w:type="dxa"/>
          <w:vMerge w:val="restart"/>
        </w:tcPr>
        <w:p w:rsidR="00AB470B" w:rsidRPr="00FE4DAD" w:rsidRDefault="00AB470B" w:rsidP="009369E8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9BF9F1D" wp14:editId="3747E856">
                <wp:extent cx="564543" cy="762000"/>
                <wp:effectExtent l="0" t="0" r="0" b="0"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543" cy="76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="00AB470B" w:rsidRPr="00FE4DAD" w:rsidRDefault="00AB470B" w:rsidP="009369E8">
          <w:pPr>
            <w:rPr>
              <w:lang w:val="en-US"/>
            </w:rPr>
          </w:pPr>
        </w:p>
      </w:tc>
      <w:tc>
        <w:tcPr>
          <w:tcW w:w="8309" w:type="dxa"/>
        </w:tcPr>
        <w:p w:rsidR="00AB470B" w:rsidRPr="00FE4DAD" w:rsidRDefault="00AB470B" w:rsidP="009369E8">
          <w:pPr>
            <w:pStyle w:val="Avdelingstittel"/>
            <w:rPr>
              <w:lang w:val="en-US"/>
            </w:rPr>
          </w:pPr>
        </w:p>
      </w:tc>
    </w:tr>
    <w:tr w:rsidR="00AB470B" w:rsidRPr="00CF7153" w:rsidTr="009369E8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:rsidR="00AB470B" w:rsidRPr="00FE4DAD" w:rsidRDefault="00AB470B" w:rsidP="009369E8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:rsidR="00AB470B" w:rsidRPr="00FE4DAD" w:rsidRDefault="00AB470B" w:rsidP="009369E8">
          <w:pPr>
            <w:rPr>
              <w:lang w:val="en-US"/>
            </w:rPr>
          </w:pPr>
        </w:p>
      </w:tc>
      <w:tc>
        <w:tcPr>
          <w:tcW w:w="8309" w:type="dxa"/>
        </w:tcPr>
        <w:p w:rsidR="00AB470B" w:rsidRPr="00CF7153" w:rsidRDefault="00AB470B" w:rsidP="009369E8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AB470B" w:rsidRPr="00AB2BE9" w:rsidTr="009369E8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:rsidR="00AB470B" w:rsidRPr="00FE4DAD" w:rsidRDefault="00AB470B" w:rsidP="009369E8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:rsidR="00AB470B" w:rsidRPr="00FE4DAD" w:rsidRDefault="00AB470B" w:rsidP="009369E8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:rsidR="00AB470B" w:rsidRDefault="00AB470B" w:rsidP="009369E8">
          <w:pPr>
            <w:pStyle w:val="Avdelingstittel"/>
          </w:pPr>
          <w:r>
            <w:t>Forsvarets logistikkorganisasjon</w:t>
          </w:r>
        </w:p>
        <w:p w:rsidR="00AB470B" w:rsidRDefault="00AB470B" w:rsidP="009369E8">
          <w:pPr>
            <w:pStyle w:val="Avdelingstittel"/>
          </w:pPr>
        </w:p>
        <w:p w:rsidR="00A778CC" w:rsidRPr="002164DF" w:rsidRDefault="00A778CC" w:rsidP="00A778CC">
          <w:pPr>
            <w:pStyle w:val="Avdelingstittel"/>
            <w:rPr>
              <w:rFonts w:asciiTheme="minorHAnsi" w:eastAsiaTheme="minorEastAsia" w:hAnsiTheme="minorHAnsi" w:cstheme="minorBidi"/>
              <w:b/>
              <w:spacing w:val="0"/>
              <w:kern w:val="0"/>
              <w:sz w:val="22"/>
              <w:szCs w:val="22"/>
              <w:lang w:eastAsia="en-US"/>
            </w:rPr>
          </w:pPr>
          <w:r w:rsidRPr="002164DF">
            <w:rPr>
              <w:rFonts w:asciiTheme="minorHAnsi" w:eastAsiaTheme="minorEastAsia" w:hAnsiTheme="minorHAnsi" w:cstheme="minorBidi"/>
              <w:b/>
              <w:spacing w:val="0"/>
              <w:kern w:val="0"/>
              <w:sz w:val="22"/>
              <w:szCs w:val="22"/>
              <w:lang w:eastAsia="en-US"/>
            </w:rPr>
            <w:t>46XXXXXXXX -2018041063 Messe- og tjenesteuniformer m.m.</w:t>
          </w:r>
        </w:p>
        <w:p w:rsidR="00AB470B" w:rsidRPr="00AB2BE9" w:rsidRDefault="00AB470B" w:rsidP="009369E8">
          <w:pPr>
            <w:pStyle w:val="Avdelingstittel"/>
          </w:pPr>
          <w:r>
            <w:t xml:space="preserve"> Vedlegg G-1-2 Svarskjema for Etiske krav</w:t>
          </w:r>
        </w:p>
      </w:tc>
    </w:tr>
  </w:tbl>
  <w:p w:rsidR="00AB470B" w:rsidRDefault="00AB470B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DF" w:rsidRDefault="002164DF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26999"/>
    <w:multiLevelType w:val="hybridMultilevel"/>
    <w:tmpl w:val="E6224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057B2"/>
    <w:multiLevelType w:val="hybridMultilevel"/>
    <w:tmpl w:val="2FB0FB4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CD48D9"/>
    <w:multiLevelType w:val="hybridMultilevel"/>
    <w:tmpl w:val="C79E93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DD"/>
    <w:rsid w:val="00017E0B"/>
    <w:rsid w:val="0003361A"/>
    <w:rsid w:val="0006656A"/>
    <w:rsid w:val="00103E70"/>
    <w:rsid w:val="00196D88"/>
    <w:rsid w:val="001A3041"/>
    <w:rsid w:val="001F16B6"/>
    <w:rsid w:val="002164DF"/>
    <w:rsid w:val="00252178"/>
    <w:rsid w:val="002F138C"/>
    <w:rsid w:val="003005C5"/>
    <w:rsid w:val="00325007"/>
    <w:rsid w:val="003C1DDB"/>
    <w:rsid w:val="00460DE6"/>
    <w:rsid w:val="0047125C"/>
    <w:rsid w:val="004B1DDE"/>
    <w:rsid w:val="004D1BDD"/>
    <w:rsid w:val="004E6283"/>
    <w:rsid w:val="005F30A7"/>
    <w:rsid w:val="00673BE6"/>
    <w:rsid w:val="00746A28"/>
    <w:rsid w:val="00753366"/>
    <w:rsid w:val="007A39E4"/>
    <w:rsid w:val="007E1F39"/>
    <w:rsid w:val="00814AD1"/>
    <w:rsid w:val="0088445C"/>
    <w:rsid w:val="0093219D"/>
    <w:rsid w:val="009369E8"/>
    <w:rsid w:val="00960648"/>
    <w:rsid w:val="009A26A5"/>
    <w:rsid w:val="00A14B47"/>
    <w:rsid w:val="00A778CC"/>
    <w:rsid w:val="00AB470B"/>
    <w:rsid w:val="00B7453F"/>
    <w:rsid w:val="00C231E1"/>
    <w:rsid w:val="00CB31F4"/>
    <w:rsid w:val="00CE306D"/>
    <w:rsid w:val="00D56B44"/>
    <w:rsid w:val="00FB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BD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4D1BDD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ellrutenett">
    <w:name w:val="Table Grid"/>
    <w:basedOn w:val="Vanligtabel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D1B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D1BD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4D1BDD"/>
    <w:rPr>
      <w:rFonts w:eastAsia="Times New Roman" w:cstheme="minorHAnsi"/>
      <w:b/>
      <w:color w:val="000080"/>
      <w:sz w:val="34"/>
      <w:szCs w:val="3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BDD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4D1BDD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ellrutenett">
    <w:name w:val="Table Grid"/>
    <w:basedOn w:val="Vanligtabel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D1B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D1BD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4D1BDD"/>
    <w:rPr>
      <w:rFonts w:eastAsia="Times New Roman" w:cstheme="minorHAnsi"/>
      <w:b/>
      <w:color w:val="000080"/>
      <w:sz w:val="34"/>
      <w:szCs w:val="3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etiskhandel.no/Ressurser___verkt_y/2__Kartlegge/index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Leverandørens (tilbyderens)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av  produkt 1a, 2,3,4,5: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100"/>
            <a:t>Produsent av materialet som engangshanske tilvirkes av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nb-NO"/>
        </a:p>
      </dgm:t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86884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  <dgm:t>
        <a:bodyPr/>
        <a:lstStyle/>
        <a:p>
          <a:endParaRPr lang="nb-NO"/>
        </a:p>
      </dgm:t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2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117775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1"/>
      <dgm:spPr/>
      <dgm:t>
        <a:bodyPr/>
        <a:lstStyle/>
        <a:p>
          <a:endParaRPr lang="nb-NO"/>
        </a:p>
      </dgm:t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2"/>
      <dgm:spPr/>
    </dgm:pt>
    <dgm:pt modelId="{FBA9A624-684D-49A5-8366-C00B3608891A}" type="pres">
      <dgm:prSet presAssocID="{0BE50E38-6106-47FA-8CE9-F37888CFFF63}" presName="text3" presStyleLbl="fgAcc3" presStyleIdx="0" presStyleCnt="1" custScaleX="181187" custScaleY="152870" custLinFactNeighborX="-1638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1"/>
      <dgm:spPr/>
      <dgm:t>
        <a:bodyPr/>
        <a:lstStyle/>
        <a:p>
          <a:endParaRPr lang="nb-NO"/>
        </a:p>
      </dgm:t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1"/>
      <dgm:spPr/>
    </dgm:pt>
    <dgm:pt modelId="{787AA064-0C37-423A-BA44-A330EA3DC248}" type="pres">
      <dgm:prSet presAssocID="{14CE8EF3-C8A6-4D75-99BC-79A7EFCC7F3C}" presName="text4" presStyleLbl="fgAcc4" presStyleIdx="0" presStyleCnt="1" custScaleX="176627" custScaleY="95069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FC90A79-24C0-493F-A052-400B9B47DAAD}" type="pres">
      <dgm:prSet presAssocID="{14CE8EF3-C8A6-4D75-99BC-79A7EFCC7F3C}" presName="hierChild5" presStyleCnt="0"/>
      <dgm:spPr/>
    </dgm:pt>
  </dgm:ptLst>
  <dgm:cxnLst>
    <dgm:cxn modelId="{BB70A8BC-C340-4224-8528-93463817B16A}" type="presOf" srcId="{E6BB24BB-7D11-439E-A293-EC486B1AB51D}" destId="{6EC34AC9-1BB1-492C-BC71-2D355F1F553D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45EDE354-EADC-48BB-BBD3-9DC469107908}" type="presOf" srcId="{14CE8EF3-C8A6-4D75-99BC-79A7EFCC7F3C}" destId="{787AA064-0C37-423A-BA44-A330EA3DC248}" srcOrd="0" destOrd="0" presId="urn:microsoft.com/office/officeart/2005/8/layout/hierarchy1"/>
    <dgm:cxn modelId="{2CD64EC1-B7A1-425D-86C8-CCAFBDA68BF0}" type="presOf" srcId="{AB783588-E1B1-4AC7-8387-B05C1EF71532}" destId="{7427955F-2999-40F2-9F48-EEDE6768E368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560B1778-E98D-4C60-B356-8EAC166639DC}" type="presOf" srcId="{B1EBA5B5-FDE5-4794-A14B-E496399EDCB4}" destId="{7FBFA338-16E7-4ED8-8F28-612069804B15}" srcOrd="0" destOrd="0" presId="urn:microsoft.com/office/officeart/2005/8/layout/hierarchy1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3D27B72A-F5FA-43A1-BB2D-9D4B4897665B}" type="presOf" srcId="{13CF7303-2E5A-40B0-963F-068CE13ED103}" destId="{4BADF452-7DEA-4533-B732-CED9AE0BB9FD}" srcOrd="0" destOrd="0" presId="urn:microsoft.com/office/officeart/2005/8/layout/hierarchy1"/>
    <dgm:cxn modelId="{790FBCFD-F0B3-4565-880B-ED8E10BA2523}" type="presOf" srcId="{0BE50E38-6106-47FA-8CE9-F37888CFFF63}" destId="{FBA9A624-684D-49A5-8366-C00B3608891A}" srcOrd="0" destOrd="0" presId="urn:microsoft.com/office/officeart/2005/8/layout/hierarchy1"/>
    <dgm:cxn modelId="{682CAD06-3B3E-4692-B2FE-ED2D6017BD2E}" type="presOf" srcId="{DB58E885-529C-41FF-90E8-F1BE94E628C1}" destId="{A4976487-1FA0-4718-9291-CE47DA80F51A}" srcOrd="0" destOrd="0" presId="urn:microsoft.com/office/officeart/2005/8/layout/hierarchy1"/>
    <dgm:cxn modelId="{D5E14901-C13D-4793-9453-9A05FFDC022D}" type="presOf" srcId="{74E91A48-C980-4CD0-8F95-C12F8834B95E}" destId="{28E551AA-B1F4-48D9-90D5-940C8704ECBC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C285D8C6-B723-4193-ACA9-D4DF4E7768AE}" type="presParOf" srcId="{7FBFA338-16E7-4ED8-8F28-612069804B15}" destId="{FC141BAF-478F-47DA-8A02-CAA8F9D14A78}" srcOrd="0" destOrd="0" presId="urn:microsoft.com/office/officeart/2005/8/layout/hierarchy1"/>
    <dgm:cxn modelId="{996A0AB0-D04A-4891-94EF-93FA9A6E643F}" type="presParOf" srcId="{FC141BAF-478F-47DA-8A02-CAA8F9D14A78}" destId="{A3ED430B-A68D-44AC-9986-921C913348FE}" srcOrd="0" destOrd="0" presId="urn:microsoft.com/office/officeart/2005/8/layout/hierarchy1"/>
    <dgm:cxn modelId="{94E5493C-83E3-4874-B006-BF963A742426}" type="presParOf" srcId="{A3ED430B-A68D-44AC-9986-921C913348FE}" destId="{E147A03D-7366-4C0C-9B76-4F0CED6CC6D5}" srcOrd="0" destOrd="0" presId="urn:microsoft.com/office/officeart/2005/8/layout/hierarchy1"/>
    <dgm:cxn modelId="{1E9FC965-689D-4205-8985-74340780F2FC}" type="presParOf" srcId="{A3ED430B-A68D-44AC-9986-921C913348FE}" destId="{7427955F-2999-40F2-9F48-EEDE6768E368}" srcOrd="1" destOrd="0" presId="urn:microsoft.com/office/officeart/2005/8/layout/hierarchy1"/>
    <dgm:cxn modelId="{7D324F3C-8E07-4B1F-B770-05B7C77648D3}" type="presParOf" srcId="{FC141BAF-478F-47DA-8A02-CAA8F9D14A78}" destId="{ED685510-E8D9-4483-9C5E-4583AA11CE5B}" srcOrd="1" destOrd="0" presId="urn:microsoft.com/office/officeart/2005/8/layout/hierarchy1"/>
    <dgm:cxn modelId="{C0865CC4-67E5-4BA6-9628-7E8B76B1B047}" type="presParOf" srcId="{ED685510-E8D9-4483-9C5E-4583AA11CE5B}" destId="{A4976487-1FA0-4718-9291-CE47DA80F51A}" srcOrd="0" destOrd="0" presId="urn:microsoft.com/office/officeart/2005/8/layout/hierarchy1"/>
    <dgm:cxn modelId="{F6E91761-CC6B-4B3B-9BB6-3E3946FB20FE}" type="presParOf" srcId="{ED685510-E8D9-4483-9C5E-4583AA11CE5B}" destId="{577B0D72-E77D-4BD2-A91B-692062BAA9DE}" srcOrd="1" destOrd="0" presId="urn:microsoft.com/office/officeart/2005/8/layout/hierarchy1"/>
    <dgm:cxn modelId="{EFF98030-699E-473A-8BA3-53C272DCF3D7}" type="presParOf" srcId="{577B0D72-E77D-4BD2-A91B-692062BAA9DE}" destId="{95673B0C-770E-4474-B080-A2B227814662}" srcOrd="0" destOrd="0" presId="urn:microsoft.com/office/officeart/2005/8/layout/hierarchy1"/>
    <dgm:cxn modelId="{E45E7CC8-19A7-4828-BEFD-941CAEACC7A7}" type="presParOf" srcId="{95673B0C-770E-4474-B080-A2B227814662}" destId="{9878E29D-6292-4F22-BEBD-8889B22AD70F}" srcOrd="0" destOrd="0" presId="urn:microsoft.com/office/officeart/2005/8/layout/hierarchy1"/>
    <dgm:cxn modelId="{D90A185D-5220-4CFB-9DEC-A27C955762E3}" type="presParOf" srcId="{95673B0C-770E-4474-B080-A2B227814662}" destId="{28E551AA-B1F4-48D9-90D5-940C8704ECBC}" srcOrd="1" destOrd="0" presId="urn:microsoft.com/office/officeart/2005/8/layout/hierarchy1"/>
    <dgm:cxn modelId="{2C3562E6-88B3-4EAE-B383-3372370C2C61}" type="presParOf" srcId="{577B0D72-E77D-4BD2-A91B-692062BAA9DE}" destId="{17341B5E-4066-41FA-804F-00B342322FA4}" srcOrd="1" destOrd="0" presId="urn:microsoft.com/office/officeart/2005/8/layout/hierarchy1"/>
    <dgm:cxn modelId="{FD9CC8C1-6D2D-4CC9-B802-3A93AD1390DE}" type="presParOf" srcId="{17341B5E-4066-41FA-804F-00B342322FA4}" destId="{4BADF452-7DEA-4533-B732-CED9AE0BB9FD}" srcOrd="0" destOrd="0" presId="urn:microsoft.com/office/officeart/2005/8/layout/hierarchy1"/>
    <dgm:cxn modelId="{628755F9-F488-49A0-AC44-6F1B56CA4A32}" type="presParOf" srcId="{17341B5E-4066-41FA-804F-00B342322FA4}" destId="{2773AFF8-A84B-4501-8FDD-B58D1BA28191}" srcOrd="1" destOrd="0" presId="urn:microsoft.com/office/officeart/2005/8/layout/hierarchy1"/>
    <dgm:cxn modelId="{D8A14BF8-0EDA-4C4B-A53E-ED0C63043937}" type="presParOf" srcId="{2773AFF8-A84B-4501-8FDD-B58D1BA28191}" destId="{905ABD6D-7414-4888-9F4B-6C77855A5984}" srcOrd="0" destOrd="0" presId="urn:microsoft.com/office/officeart/2005/8/layout/hierarchy1"/>
    <dgm:cxn modelId="{7DF977FA-CD33-4048-8408-4BAC8984D5F8}" type="presParOf" srcId="{905ABD6D-7414-4888-9F4B-6C77855A5984}" destId="{505859A1-308B-4247-82F3-D59D544CB4FE}" srcOrd="0" destOrd="0" presId="urn:microsoft.com/office/officeart/2005/8/layout/hierarchy1"/>
    <dgm:cxn modelId="{90BD59EE-40C6-4279-82D7-1875AD73C9A6}" type="presParOf" srcId="{905ABD6D-7414-4888-9F4B-6C77855A5984}" destId="{FBA9A624-684D-49A5-8366-C00B3608891A}" srcOrd="1" destOrd="0" presId="urn:microsoft.com/office/officeart/2005/8/layout/hierarchy1"/>
    <dgm:cxn modelId="{CECF2300-39F2-427E-9090-92B6D75CDBB2}" type="presParOf" srcId="{2773AFF8-A84B-4501-8FDD-B58D1BA28191}" destId="{5992373D-EF13-4B42-891E-D2C2B13090B5}" srcOrd="1" destOrd="0" presId="urn:microsoft.com/office/officeart/2005/8/layout/hierarchy1"/>
    <dgm:cxn modelId="{A208E70C-A982-4CA8-834E-A75424446128}" type="presParOf" srcId="{5992373D-EF13-4B42-891E-D2C2B13090B5}" destId="{6EC34AC9-1BB1-492C-BC71-2D355F1F553D}" srcOrd="0" destOrd="0" presId="urn:microsoft.com/office/officeart/2005/8/layout/hierarchy1"/>
    <dgm:cxn modelId="{AC328BD0-0E13-432F-B921-0252E7BE78C2}" type="presParOf" srcId="{5992373D-EF13-4B42-891E-D2C2B13090B5}" destId="{6EBE4198-F7CC-494C-8231-360C05FA5F6F}" srcOrd="1" destOrd="0" presId="urn:microsoft.com/office/officeart/2005/8/layout/hierarchy1"/>
    <dgm:cxn modelId="{02D550D4-5B7E-4A8C-964F-72D8E05C5A6B}" type="presParOf" srcId="{6EBE4198-F7CC-494C-8231-360C05FA5F6F}" destId="{87CC7F07-658C-42D3-99AB-AEC1E56CC8C9}" srcOrd="0" destOrd="0" presId="urn:microsoft.com/office/officeart/2005/8/layout/hierarchy1"/>
    <dgm:cxn modelId="{AEE746AE-FE3F-4293-B014-1F3996F24AF4}" type="presParOf" srcId="{87CC7F07-658C-42D3-99AB-AEC1E56CC8C9}" destId="{F216098B-5475-40DC-A653-83ED1C22408C}" srcOrd="0" destOrd="0" presId="urn:microsoft.com/office/officeart/2005/8/layout/hierarchy1"/>
    <dgm:cxn modelId="{A20AEFC0-5BB3-4065-96AB-877D97E5288C}" type="presParOf" srcId="{87CC7F07-658C-42D3-99AB-AEC1E56CC8C9}" destId="{787AA064-0C37-423A-BA44-A330EA3DC248}" srcOrd="1" destOrd="0" presId="urn:microsoft.com/office/officeart/2005/8/layout/hierarchy1"/>
    <dgm:cxn modelId="{B9507A7F-7F00-40E9-9F24-D053F7BF4568}" type="presParOf" srcId="{6EBE4198-F7CC-494C-8231-360C05FA5F6F}" destId="{EFC90A79-24C0-493F-A052-400B9B47DAA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Tilbyders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39F15871-CC19-4937-9DBA-003468FB651C}" type="asst">
      <dgm:prSet phldrT="[Tekst]" custT="1"/>
      <dgm:spPr/>
      <dgm:t>
        <a:bodyPr/>
        <a:lstStyle/>
        <a:p>
          <a:pPr algn="ctr"/>
          <a:r>
            <a:rPr lang="nb-NO" sz="1100"/>
            <a:t>Der varen ferdigstilles: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767EBF65-31EF-400E-9864-99BDF830A39F}" type="par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395D303E-0D1A-4DE9-AF8B-37DF34BCDC37}" type="sibTrans" cxnId="{A487F3EE-D388-4D51-81F9-BABC70B6F2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000"/>
            <a:t>Underlev. av komponent / del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348556C6-7C59-4981-B047-F707CB06CD08}">
      <dgm:prSet custT="1"/>
      <dgm:spPr/>
      <dgm:t>
        <a:bodyPr/>
        <a:lstStyle/>
        <a:p>
          <a:r>
            <a:rPr lang="nb-NO" sz="1000"/>
            <a:t>Underlev. av komponent / del</a:t>
          </a:r>
        </a:p>
      </dgm:t>
    </dgm:pt>
    <dgm:pt modelId="{E4B5931A-7D5E-458B-B67F-53C502D2911D}" type="parTrans" cxnId="{473C4FD8-7046-4879-8D21-2A96E6D0AE75}">
      <dgm:prSet/>
      <dgm:spPr/>
      <dgm:t>
        <a:bodyPr/>
        <a:lstStyle/>
        <a:p>
          <a:endParaRPr lang="nb-NO"/>
        </a:p>
      </dgm:t>
    </dgm:pt>
    <dgm:pt modelId="{F90E54DF-B670-4AF4-9383-C8B71698D74F}" type="sibTrans" cxnId="{473C4FD8-7046-4879-8D21-2A96E6D0AE75}">
      <dgm:prSet/>
      <dgm:spPr/>
      <dgm:t>
        <a:bodyPr/>
        <a:lstStyle/>
        <a:p>
          <a:endParaRPr lang="nb-NO"/>
        </a:p>
      </dgm:t>
    </dgm:pt>
    <dgm:pt modelId="{5D382880-0EFD-4931-BB14-5BB5E6EFC71E}">
      <dgm:prSet custT="1"/>
      <dgm:spPr/>
      <dgm:t>
        <a:bodyPr/>
        <a:lstStyle/>
        <a:p>
          <a:r>
            <a:rPr lang="nb-NO" sz="1000"/>
            <a:t>Underlev. av komponent / del</a:t>
          </a:r>
        </a:p>
      </dgm:t>
    </dgm:pt>
    <dgm:pt modelId="{35A5A875-6209-4A69-8B40-24F4DC40307A}" type="parTrans" cxnId="{423A73F5-409D-496C-9691-D83B6372B5DB}">
      <dgm:prSet/>
      <dgm:spPr/>
      <dgm:t>
        <a:bodyPr/>
        <a:lstStyle/>
        <a:p>
          <a:endParaRPr lang="nb-NO"/>
        </a:p>
      </dgm:t>
    </dgm:pt>
    <dgm:pt modelId="{FB709552-C82A-4F5E-8269-AEB83459BF7A}" type="sibTrans" cxnId="{423A73F5-409D-496C-9691-D83B6372B5DB}">
      <dgm:prSet/>
      <dgm:spPr/>
      <dgm:t>
        <a:bodyPr/>
        <a:lstStyle/>
        <a:p>
          <a:endParaRPr lang="nb-NO"/>
        </a:p>
      </dgm:t>
    </dgm:pt>
    <dgm:pt modelId="{872CD039-3618-4B47-B36C-AC191C07CD92}">
      <dgm:prSet custT="1"/>
      <dgm:spPr/>
      <dgm:t>
        <a:bodyPr/>
        <a:lstStyle/>
        <a:p>
          <a:r>
            <a:rPr lang="nb-NO" sz="1000"/>
            <a:t>Underlev. av komponent / del</a:t>
          </a:r>
        </a:p>
      </dgm:t>
    </dgm:pt>
    <dgm:pt modelId="{648BC6C5-638C-4DE6-B387-6E676D9DAE1A}" type="parTrans" cxnId="{246C1C10-609B-44C6-9CFE-AEC8D87661FC}">
      <dgm:prSet/>
      <dgm:spPr/>
      <dgm:t>
        <a:bodyPr/>
        <a:lstStyle/>
        <a:p>
          <a:endParaRPr lang="nb-NO"/>
        </a:p>
      </dgm:t>
    </dgm:pt>
    <dgm:pt modelId="{CC060CF5-A6CF-4924-9059-0048DA05D31E}" type="sibTrans" cxnId="{246C1C10-609B-44C6-9CFE-AEC8D87661FC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nb-NO"/>
        </a:p>
      </dgm:t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234684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  <dgm:t>
        <a:bodyPr/>
        <a:lstStyle/>
        <a:p>
          <a:endParaRPr lang="nb-NO"/>
        </a:p>
      </dgm:t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3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262905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2"/>
      <dgm:spPr/>
      <dgm:t>
        <a:bodyPr/>
        <a:lstStyle/>
        <a:p>
          <a:endParaRPr lang="nb-NO"/>
        </a:p>
      </dgm:t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3"/>
      <dgm:spPr/>
    </dgm:pt>
    <dgm:pt modelId="{FBA9A624-684D-49A5-8366-C00B3608891A}" type="pres">
      <dgm:prSet presAssocID="{0BE50E38-6106-47FA-8CE9-F37888CFFF63}" presName="text3" presStyleLbl="fgAcc3" presStyleIdx="0" presStyleCnt="2" custScaleX="174406" custScaleY="193993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4"/>
      <dgm:spPr/>
      <dgm:t>
        <a:bodyPr/>
        <a:lstStyle/>
        <a:p>
          <a:endParaRPr lang="nb-NO"/>
        </a:p>
      </dgm:t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4"/>
      <dgm:spPr/>
    </dgm:pt>
    <dgm:pt modelId="{787AA064-0C37-423A-BA44-A330EA3DC248}" type="pres">
      <dgm:prSet presAssocID="{14CE8EF3-C8A6-4D75-99BC-79A7EFCC7F3C}" presName="text4" presStyleLbl="fgAcc4" presStyleIdx="0" presStyleCnt="4" custScaleX="135334" custScaleY="166890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EFC90A79-24C0-493F-A052-400B9B47DAAD}" type="pres">
      <dgm:prSet presAssocID="{14CE8EF3-C8A6-4D75-99BC-79A7EFCC7F3C}" presName="hierChild5" presStyleCnt="0"/>
      <dgm:spPr/>
    </dgm:pt>
    <dgm:pt modelId="{5B63205A-5D4A-463E-A2AC-1D37B3C4CA42}" type="pres">
      <dgm:prSet presAssocID="{E4B5931A-7D5E-458B-B67F-53C502D2911D}" presName="Name23" presStyleLbl="parChTrans1D4" presStyleIdx="1" presStyleCnt="4"/>
      <dgm:spPr/>
      <dgm:t>
        <a:bodyPr/>
        <a:lstStyle/>
        <a:p>
          <a:endParaRPr lang="nb-NO"/>
        </a:p>
      </dgm:t>
    </dgm:pt>
    <dgm:pt modelId="{0B69F8FD-838B-41D7-AB29-52E4CBFD5230}" type="pres">
      <dgm:prSet presAssocID="{348556C6-7C59-4981-B047-F707CB06CD08}" presName="hierRoot4" presStyleCnt="0"/>
      <dgm:spPr/>
    </dgm:pt>
    <dgm:pt modelId="{A6DBBB03-19C6-4963-A2C0-8D8BC3651E13}" type="pres">
      <dgm:prSet presAssocID="{348556C6-7C59-4981-B047-F707CB06CD08}" presName="composite4" presStyleCnt="0"/>
      <dgm:spPr/>
    </dgm:pt>
    <dgm:pt modelId="{E12F5B94-9319-45D7-8260-CE94196E6786}" type="pres">
      <dgm:prSet presAssocID="{348556C6-7C59-4981-B047-F707CB06CD08}" presName="background4" presStyleLbl="node4" presStyleIdx="1" presStyleCnt="4"/>
      <dgm:spPr/>
    </dgm:pt>
    <dgm:pt modelId="{1D78DBD4-86E7-427B-A130-DC4C065708E9}" type="pres">
      <dgm:prSet presAssocID="{348556C6-7C59-4981-B047-F707CB06CD08}" presName="text4" presStyleLbl="fgAcc4" presStyleIdx="1" presStyleCnt="4" custScaleX="149997" custScaleY="168280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A0DFC858-3A1A-4F1D-8125-754CFE13A33B}" type="pres">
      <dgm:prSet presAssocID="{348556C6-7C59-4981-B047-F707CB06CD08}" presName="hierChild5" presStyleCnt="0"/>
      <dgm:spPr/>
    </dgm:pt>
    <dgm:pt modelId="{2EB53BB8-7EEC-4180-89A4-C6EE774FC010}" type="pres">
      <dgm:prSet presAssocID="{767EBF65-31EF-400E-9864-99BDF830A39F}" presName="Name17" presStyleLbl="parChTrans1D3" presStyleIdx="1" presStyleCnt="2"/>
      <dgm:spPr/>
      <dgm:t>
        <a:bodyPr/>
        <a:lstStyle/>
        <a:p>
          <a:endParaRPr lang="nb-NO"/>
        </a:p>
      </dgm:t>
    </dgm:pt>
    <dgm:pt modelId="{88C007D5-7A3D-4624-BC32-A2E2B1809639}" type="pres">
      <dgm:prSet presAssocID="{39F15871-CC19-4937-9DBA-003468FB651C}" presName="hierRoot3" presStyleCnt="0"/>
      <dgm:spPr/>
    </dgm:pt>
    <dgm:pt modelId="{0371E62E-143F-4E8E-95B9-B8E64C315BE2}" type="pres">
      <dgm:prSet presAssocID="{39F15871-CC19-4937-9DBA-003468FB651C}" presName="composite3" presStyleCnt="0"/>
      <dgm:spPr/>
    </dgm:pt>
    <dgm:pt modelId="{D12B1C64-3150-42A0-B755-FD2FC5373F2A}" type="pres">
      <dgm:prSet presAssocID="{39F15871-CC19-4937-9DBA-003468FB651C}" presName="background3" presStyleLbl="asst1" presStyleIdx="2" presStyleCnt="3"/>
      <dgm:spPr/>
    </dgm:pt>
    <dgm:pt modelId="{4036E76C-7C56-4193-A51F-C8902F900F01}" type="pres">
      <dgm:prSet presAssocID="{39F15871-CC19-4937-9DBA-003468FB651C}" presName="text3" presStyleLbl="fgAcc3" presStyleIdx="1" presStyleCnt="2" custScaleX="196635" custScaleY="192876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D7CB327C-F0F7-4D14-A68A-8C4D7C772034}" type="pres">
      <dgm:prSet presAssocID="{39F15871-CC19-4937-9DBA-003468FB651C}" presName="hierChild4" presStyleCnt="0"/>
      <dgm:spPr/>
    </dgm:pt>
    <dgm:pt modelId="{DC265A04-59FA-413A-8A52-0C070C492A85}" type="pres">
      <dgm:prSet presAssocID="{35A5A875-6209-4A69-8B40-24F4DC40307A}" presName="Name23" presStyleLbl="parChTrans1D4" presStyleIdx="2" presStyleCnt="4"/>
      <dgm:spPr/>
      <dgm:t>
        <a:bodyPr/>
        <a:lstStyle/>
        <a:p>
          <a:endParaRPr lang="nb-NO"/>
        </a:p>
      </dgm:t>
    </dgm:pt>
    <dgm:pt modelId="{7C1232AB-25D8-4294-BA2B-CC1E372E0B56}" type="pres">
      <dgm:prSet presAssocID="{5D382880-0EFD-4931-BB14-5BB5E6EFC71E}" presName="hierRoot4" presStyleCnt="0"/>
      <dgm:spPr/>
    </dgm:pt>
    <dgm:pt modelId="{44A979F9-F57F-4D3C-AA81-6328940CBBA6}" type="pres">
      <dgm:prSet presAssocID="{5D382880-0EFD-4931-BB14-5BB5E6EFC71E}" presName="composite4" presStyleCnt="0"/>
      <dgm:spPr/>
    </dgm:pt>
    <dgm:pt modelId="{2F29DCA5-DB1C-4254-89C3-77BB975C431E}" type="pres">
      <dgm:prSet presAssocID="{5D382880-0EFD-4931-BB14-5BB5E6EFC71E}" presName="background4" presStyleLbl="node4" presStyleIdx="2" presStyleCnt="4"/>
      <dgm:spPr/>
    </dgm:pt>
    <dgm:pt modelId="{B3808D2B-D129-4593-8C57-C8316485615F}" type="pres">
      <dgm:prSet presAssocID="{5D382880-0EFD-4931-BB14-5BB5E6EFC71E}" presName="text4" presStyleLbl="fgAcc4" presStyleIdx="2" presStyleCnt="4" custScaleX="137587" custScaleY="167214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BF337118-564E-4C5F-989C-A1B1995D6A1B}" type="pres">
      <dgm:prSet presAssocID="{5D382880-0EFD-4931-BB14-5BB5E6EFC71E}" presName="hierChild5" presStyleCnt="0"/>
      <dgm:spPr/>
    </dgm:pt>
    <dgm:pt modelId="{F4CCB033-93EB-4292-99BE-637D59A5E54F}" type="pres">
      <dgm:prSet presAssocID="{648BC6C5-638C-4DE6-B387-6E676D9DAE1A}" presName="Name23" presStyleLbl="parChTrans1D4" presStyleIdx="3" presStyleCnt="4"/>
      <dgm:spPr/>
      <dgm:t>
        <a:bodyPr/>
        <a:lstStyle/>
        <a:p>
          <a:endParaRPr lang="nb-NO"/>
        </a:p>
      </dgm:t>
    </dgm:pt>
    <dgm:pt modelId="{9936D87D-66AB-495C-B902-7EE89873F823}" type="pres">
      <dgm:prSet presAssocID="{872CD039-3618-4B47-B36C-AC191C07CD92}" presName="hierRoot4" presStyleCnt="0"/>
      <dgm:spPr/>
    </dgm:pt>
    <dgm:pt modelId="{08ED288A-AE40-4345-AE3B-616F62BD384B}" type="pres">
      <dgm:prSet presAssocID="{872CD039-3618-4B47-B36C-AC191C07CD92}" presName="composite4" presStyleCnt="0"/>
      <dgm:spPr/>
    </dgm:pt>
    <dgm:pt modelId="{E6332E26-E719-41F4-B848-C8EF41D72608}" type="pres">
      <dgm:prSet presAssocID="{872CD039-3618-4B47-B36C-AC191C07CD92}" presName="background4" presStyleLbl="node4" presStyleIdx="3" presStyleCnt="4"/>
      <dgm:spPr/>
    </dgm:pt>
    <dgm:pt modelId="{C16C350D-A7A8-42DA-9361-2068D269E311}" type="pres">
      <dgm:prSet presAssocID="{872CD039-3618-4B47-B36C-AC191C07CD92}" presName="text4" presStyleLbl="fgAcc4" presStyleIdx="3" presStyleCnt="4" custScaleX="137819" custScaleY="167214">
        <dgm:presLayoutVars>
          <dgm:chPref val="3"/>
        </dgm:presLayoutVars>
      </dgm:prSet>
      <dgm:spPr/>
      <dgm:t>
        <a:bodyPr/>
        <a:lstStyle/>
        <a:p>
          <a:endParaRPr lang="nb-NO"/>
        </a:p>
      </dgm:t>
    </dgm:pt>
    <dgm:pt modelId="{8A917202-8702-44EB-BC4E-47FC60750693}" type="pres">
      <dgm:prSet presAssocID="{872CD039-3618-4B47-B36C-AC191C07CD92}" presName="hierChild5" presStyleCnt="0"/>
      <dgm:spPr/>
    </dgm:pt>
  </dgm:ptLst>
  <dgm:cxnLst>
    <dgm:cxn modelId="{A8EC465C-A679-463D-B4B8-D37F0742050A}" type="presOf" srcId="{872CD039-3618-4B47-B36C-AC191C07CD92}" destId="{C16C350D-A7A8-42DA-9361-2068D269E311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EC2446E5-08ED-4C88-B166-E7A60F5344A2}" type="presOf" srcId="{E6BB24BB-7D11-439E-A293-EC486B1AB51D}" destId="{6EC34AC9-1BB1-492C-BC71-2D355F1F553D}" srcOrd="0" destOrd="0" presId="urn:microsoft.com/office/officeart/2005/8/layout/hierarchy1"/>
    <dgm:cxn modelId="{BEA34DAC-1896-4B99-9D73-89EE73682457}" type="presOf" srcId="{B1EBA5B5-FDE5-4794-A14B-E496399EDCB4}" destId="{7FBFA338-16E7-4ED8-8F28-612069804B15}" srcOrd="0" destOrd="0" presId="urn:microsoft.com/office/officeart/2005/8/layout/hierarchy1"/>
    <dgm:cxn modelId="{5383BD85-0FF3-4BAE-88AD-B83C6D696A2B}" type="presOf" srcId="{35A5A875-6209-4A69-8B40-24F4DC40307A}" destId="{DC265A04-59FA-413A-8A52-0C070C492A85}" srcOrd="0" destOrd="0" presId="urn:microsoft.com/office/officeart/2005/8/layout/hierarchy1"/>
    <dgm:cxn modelId="{E2F1BBC0-EF8F-4D0C-B68B-4D6CD5CA1719}" type="presOf" srcId="{5D382880-0EFD-4931-BB14-5BB5E6EFC71E}" destId="{B3808D2B-D129-4593-8C57-C8316485615F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B88169B8-944A-4A17-9808-C156944B222A}" type="presOf" srcId="{39F15871-CC19-4937-9DBA-003468FB651C}" destId="{4036E76C-7C56-4193-A51F-C8902F900F01}" srcOrd="0" destOrd="0" presId="urn:microsoft.com/office/officeart/2005/8/layout/hierarchy1"/>
    <dgm:cxn modelId="{817AB997-6B72-4845-A32F-4D3E3505BF62}" type="presOf" srcId="{767EBF65-31EF-400E-9864-99BDF830A39F}" destId="{2EB53BB8-7EEC-4180-89A4-C6EE774FC010}" srcOrd="0" destOrd="0" presId="urn:microsoft.com/office/officeart/2005/8/layout/hierarchy1"/>
    <dgm:cxn modelId="{473C4FD8-7046-4879-8D21-2A96E6D0AE75}" srcId="{0BE50E38-6106-47FA-8CE9-F37888CFFF63}" destId="{348556C6-7C59-4981-B047-F707CB06CD08}" srcOrd="1" destOrd="0" parTransId="{E4B5931A-7D5E-458B-B67F-53C502D2911D}" sibTransId="{F90E54DF-B670-4AF4-9383-C8B71698D74F}"/>
    <dgm:cxn modelId="{C5559EDF-35B5-4E00-A7FF-6B804D00A640}" type="presOf" srcId="{13CF7303-2E5A-40B0-963F-068CE13ED103}" destId="{4BADF452-7DEA-4533-B732-CED9AE0BB9FD}" srcOrd="0" destOrd="0" presId="urn:microsoft.com/office/officeart/2005/8/layout/hierarchy1"/>
    <dgm:cxn modelId="{246C1C10-609B-44C6-9CFE-AEC8D87661FC}" srcId="{39F15871-CC19-4937-9DBA-003468FB651C}" destId="{872CD039-3618-4B47-B36C-AC191C07CD92}" srcOrd="1" destOrd="0" parTransId="{648BC6C5-638C-4DE6-B387-6E676D9DAE1A}" sibTransId="{CC060CF5-A6CF-4924-9059-0048DA05D31E}"/>
    <dgm:cxn modelId="{9E12AA6E-B683-4A28-976D-AC1C97C6E600}" type="presOf" srcId="{348556C6-7C59-4981-B047-F707CB06CD08}" destId="{1D78DBD4-86E7-427B-A130-DC4C065708E9}" srcOrd="0" destOrd="0" presId="urn:microsoft.com/office/officeart/2005/8/layout/hierarchy1"/>
    <dgm:cxn modelId="{0D10ED8E-EEDC-4BF4-BAC4-517768DC0F73}" type="presOf" srcId="{648BC6C5-638C-4DE6-B387-6E676D9DAE1A}" destId="{F4CCB033-93EB-4292-99BE-637D59A5E54F}" srcOrd="0" destOrd="0" presId="urn:microsoft.com/office/officeart/2005/8/layout/hierarchy1"/>
    <dgm:cxn modelId="{C04B74A9-D743-409D-8F27-D6BA37DCC2C7}" type="presOf" srcId="{74E91A48-C980-4CD0-8F95-C12F8834B95E}" destId="{28E551AA-B1F4-48D9-90D5-940C8704ECBC}" srcOrd="0" destOrd="0" presId="urn:microsoft.com/office/officeart/2005/8/layout/hierarchy1"/>
    <dgm:cxn modelId="{A487F3EE-D388-4D51-81F9-BABC70B6F283}" srcId="{74E91A48-C980-4CD0-8F95-C12F8834B95E}" destId="{39F15871-CC19-4937-9DBA-003468FB651C}" srcOrd="1" destOrd="0" parTransId="{767EBF65-31EF-400E-9864-99BDF830A39F}" sibTransId="{395D303E-0D1A-4DE9-AF8B-37DF34BCDC37}"/>
    <dgm:cxn modelId="{3E78DF26-F6CD-4D5A-86E9-C1E74B9F667F}" type="presOf" srcId="{AB783588-E1B1-4AC7-8387-B05C1EF71532}" destId="{7427955F-2999-40F2-9F48-EEDE6768E368}" srcOrd="0" destOrd="0" presId="urn:microsoft.com/office/officeart/2005/8/layout/hierarchy1"/>
    <dgm:cxn modelId="{DAB8C80F-37BE-450D-B1BC-78466A380289}" type="presOf" srcId="{E4B5931A-7D5E-458B-B67F-53C502D2911D}" destId="{5B63205A-5D4A-463E-A2AC-1D37B3C4CA42}" srcOrd="0" destOrd="0" presId="urn:microsoft.com/office/officeart/2005/8/layout/hierarchy1"/>
    <dgm:cxn modelId="{6DA93C81-A63C-4F49-8F4C-A67B1DD80A2C}" type="presOf" srcId="{14CE8EF3-C8A6-4D75-99BC-79A7EFCC7F3C}" destId="{787AA064-0C37-423A-BA44-A330EA3DC248}" srcOrd="0" destOrd="0" presId="urn:microsoft.com/office/officeart/2005/8/layout/hierarchy1"/>
    <dgm:cxn modelId="{46E2820B-11DC-4299-B647-2DEAF3B31411}" type="presOf" srcId="{DB58E885-529C-41FF-90E8-F1BE94E628C1}" destId="{A4976487-1FA0-4718-9291-CE47DA80F51A}" srcOrd="0" destOrd="0" presId="urn:microsoft.com/office/officeart/2005/8/layout/hierarchy1"/>
    <dgm:cxn modelId="{423A73F5-409D-496C-9691-D83B6372B5DB}" srcId="{39F15871-CC19-4937-9DBA-003468FB651C}" destId="{5D382880-0EFD-4931-BB14-5BB5E6EFC71E}" srcOrd="0" destOrd="0" parTransId="{35A5A875-6209-4A69-8B40-24F4DC40307A}" sibTransId="{FB709552-C82A-4F5E-8269-AEB83459BF7A}"/>
    <dgm:cxn modelId="{43E29420-9A32-412E-A71C-299EC1F08AEF}" type="presOf" srcId="{0BE50E38-6106-47FA-8CE9-F37888CFFF63}" destId="{FBA9A624-684D-49A5-8366-C00B3608891A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7983A902-D8A9-4D47-A7F1-CBBF15DE522D}" type="presParOf" srcId="{7FBFA338-16E7-4ED8-8F28-612069804B15}" destId="{FC141BAF-478F-47DA-8A02-CAA8F9D14A78}" srcOrd="0" destOrd="0" presId="urn:microsoft.com/office/officeart/2005/8/layout/hierarchy1"/>
    <dgm:cxn modelId="{A08FFA12-BA8D-46AC-AFD4-EFAD02B0D135}" type="presParOf" srcId="{FC141BAF-478F-47DA-8A02-CAA8F9D14A78}" destId="{A3ED430B-A68D-44AC-9986-921C913348FE}" srcOrd="0" destOrd="0" presId="urn:microsoft.com/office/officeart/2005/8/layout/hierarchy1"/>
    <dgm:cxn modelId="{3D31D669-24FD-4AD3-BE6F-37AFD8287FAE}" type="presParOf" srcId="{A3ED430B-A68D-44AC-9986-921C913348FE}" destId="{E147A03D-7366-4C0C-9B76-4F0CED6CC6D5}" srcOrd="0" destOrd="0" presId="urn:microsoft.com/office/officeart/2005/8/layout/hierarchy1"/>
    <dgm:cxn modelId="{3A041393-0B5A-4748-BE03-65FDE3253966}" type="presParOf" srcId="{A3ED430B-A68D-44AC-9986-921C913348FE}" destId="{7427955F-2999-40F2-9F48-EEDE6768E368}" srcOrd="1" destOrd="0" presId="urn:microsoft.com/office/officeart/2005/8/layout/hierarchy1"/>
    <dgm:cxn modelId="{2DDF14ED-1BD9-446C-B2F1-53D3FA1A562D}" type="presParOf" srcId="{FC141BAF-478F-47DA-8A02-CAA8F9D14A78}" destId="{ED685510-E8D9-4483-9C5E-4583AA11CE5B}" srcOrd="1" destOrd="0" presId="urn:microsoft.com/office/officeart/2005/8/layout/hierarchy1"/>
    <dgm:cxn modelId="{DFE39E64-FC8E-4A64-B747-F45127EB0FA1}" type="presParOf" srcId="{ED685510-E8D9-4483-9C5E-4583AA11CE5B}" destId="{A4976487-1FA0-4718-9291-CE47DA80F51A}" srcOrd="0" destOrd="0" presId="urn:microsoft.com/office/officeart/2005/8/layout/hierarchy1"/>
    <dgm:cxn modelId="{BF6C5372-0705-40E7-AC32-10EBA8A9C52B}" type="presParOf" srcId="{ED685510-E8D9-4483-9C5E-4583AA11CE5B}" destId="{577B0D72-E77D-4BD2-A91B-692062BAA9DE}" srcOrd="1" destOrd="0" presId="urn:microsoft.com/office/officeart/2005/8/layout/hierarchy1"/>
    <dgm:cxn modelId="{DD74809A-DBF4-4C8E-9154-2313BEE685A2}" type="presParOf" srcId="{577B0D72-E77D-4BD2-A91B-692062BAA9DE}" destId="{95673B0C-770E-4474-B080-A2B227814662}" srcOrd="0" destOrd="0" presId="urn:microsoft.com/office/officeart/2005/8/layout/hierarchy1"/>
    <dgm:cxn modelId="{8A8D45DB-BB58-4BB6-819C-6184A2739B55}" type="presParOf" srcId="{95673B0C-770E-4474-B080-A2B227814662}" destId="{9878E29D-6292-4F22-BEBD-8889B22AD70F}" srcOrd="0" destOrd="0" presId="urn:microsoft.com/office/officeart/2005/8/layout/hierarchy1"/>
    <dgm:cxn modelId="{A5D9CA1A-FF6C-43F7-A4BA-7CD30FACD497}" type="presParOf" srcId="{95673B0C-770E-4474-B080-A2B227814662}" destId="{28E551AA-B1F4-48D9-90D5-940C8704ECBC}" srcOrd="1" destOrd="0" presId="urn:microsoft.com/office/officeart/2005/8/layout/hierarchy1"/>
    <dgm:cxn modelId="{F7697E32-E51A-481D-BA8C-B8F5421344DF}" type="presParOf" srcId="{577B0D72-E77D-4BD2-A91B-692062BAA9DE}" destId="{17341B5E-4066-41FA-804F-00B342322FA4}" srcOrd="1" destOrd="0" presId="urn:microsoft.com/office/officeart/2005/8/layout/hierarchy1"/>
    <dgm:cxn modelId="{873900FE-2437-42D2-BB61-138B7E9B911D}" type="presParOf" srcId="{17341B5E-4066-41FA-804F-00B342322FA4}" destId="{4BADF452-7DEA-4533-B732-CED9AE0BB9FD}" srcOrd="0" destOrd="0" presId="urn:microsoft.com/office/officeart/2005/8/layout/hierarchy1"/>
    <dgm:cxn modelId="{38A2C09B-E7D2-4D69-80D1-D85537253122}" type="presParOf" srcId="{17341B5E-4066-41FA-804F-00B342322FA4}" destId="{2773AFF8-A84B-4501-8FDD-B58D1BA28191}" srcOrd="1" destOrd="0" presId="urn:microsoft.com/office/officeart/2005/8/layout/hierarchy1"/>
    <dgm:cxn modelId="{4DA0E348-2134-46B8-89ED-F5F2FA0C81C7}" type="presParOf" srcId="{2773AFF8-A84B-4501-8FDD-B58D1BA28191}" destId="{905ABD6D-7414-4888-9F4B-6C77855A5984}" srcOrd="0" destOrd="0" presId="urn:microsoft.com/office/officeart/2005/8/layout/hierarchy1"/>
    <dgm:cxn modelId="{732448ED-44DE-48A1-9618-A9D790EECAB7}" type="presParOf" srcId="{905ABD6D-7414-4888-9F4B-6C77855A5984}" destId="{505859A1-308B-4247-82F3-D59D544CB4FE}" srcOrd="0" destOrd="0" presId="urn:microsoft.com/office/officeart/2005/8/layout/hierarchy1"/>
    <dgm:cxn modelId="{A78583F6-1670-4D6D-9B4D-77BF9CD0FD85}" type="presParOf" srcId="{905ABD6D-7414-4888-9F4B-6C77855A5984}" destId="{FBA9A624-684D-49A5-8366-C00B3608891A}" srcOrd="1" destOrd="0" presId="urn:microsoft.com/office/officeart/2005/8/layout/hierarchy1"/>
    <dgm:cxn modelId="{5546D242-34D7-460E-BBA4-AC21BD6CFC2F}" type="presParOf" srcId="{2773AFF8-A84B-4501-8FDD-B58D1BA28191}" destId="{5992373D-EF13-4B42-891E-D2C2B13090B5}" srcOrd="1" destOrd="0" presId="urn:microsoft.com/office/officeart/2005/8/layout/hierarchy1"/>
    <dgm:cxn modelId="{93F1F87F-2A2C-43A9-ABEC-44F989B2C705}" type="presParOf" srcId="{5992373D-EF13-4B42-891E-D2C2B13090B5}" destId="{6EC34AC9-1BB1-492C-BC71-2D355F1F553D}" srcOrd="0" destOrd="0" presId="urn:microsoft.com/office/officeart/2005/8/layout/hierarchy1"/>
    <dgm:cxn modelId="{E4149612-4F7F-4712-89A2-2E38B249B1AF}" type="presParOf" srcId="{5992373D-EF13-4B42-891E-D2C2B13090B5}" destId="{6EBE4198-F7CC-494C-8231-360C05FA5F6F}" srcOrd="1" destOrd="0" presId="urn:microsoft.com/office/officeart/2005/8/layout/hierarchy1"/>
    <dgm:cxn modelId="{A29577DC-0018-4D96-B0A2-5822055E2B58}" type="presParOf" srcId="{6EBE4198-F7CC-494C-8231-360C05FA5F6F}" destId="{87CC7F07-658C-42D3-99AB-AEC1E56CC8C9}" srcOrd="0" destOrd="0" presId="urn:microsoft.com/office/officeart/2005/8/layout/hierarchy1"/>
    <dgm:cxn modelId="{E5848D71-4525-4B70-92D3-A5515619615B}" type="presParOf" srcId="{87CC7F07-658C-42D3-99AB-AEC1E56CC8C9}" destId="{F216098B-5475-40DC-A653-83ED1C22408C}" srcOrd="0" destOrd="0" presId="urn:microsoft.com/office/officeart/2005/8/layout/hierarchy1"/>
    <dgm:cxn modelId="{78B584C6-DA57-436A-8181-20C5AFAF644C}" type="presParOf" srcId="{87CC7F07-658C-42D3-99AB-AEC1E56CC8C9}" destId="{787AA064-0C37-423A-BA44-A330EA3DC248}" srcOrd="1" destOrd="0" presId="urn:microsoft.com/office/officeart/2005/8/layout/hierarchy1"/>
    <dgm:cxn modelId="{B95CA858-A6C5-4DC1-9946-08C632D68F9F}" type="presParOf" srcId="{6EBE4198-F7CC-494C-8231-360C05FA5F6F}" destId="{EFC90A79-24C0-493F-A052-400B9B47DAAD}" srcOrd="1" destOrd="0" presId="urn:microsoft.com/office/officeart/2005/8/layout/hierarchy1"/>
    <dgm:cxn modelId="{578CF3AC-788C-4208-8B5A-DC413C48B2A2}" type="presParOf" srcId="{5992373D-EF13-4B42-891E-D2C2B13090B5}" destId="{5B63205A-5D4A-463E-A2AC-1D37B3C4CA42}" srcOrd="2" destOrd="0" presId="urn:microsoft.com/office/officeart/2005/8/layout/hierarchy1"/>
    <dgm:cxn modelId="{8516C3A2-1130-49CE-BC77-8B06CD81E1E2}" type="presParOf" srcId="{5992373D-EF13-4B42-891E-D2C2B13090B5}" destId="{0B69F8FD-838B-41D7-AB29-52E4CBFD5230}" srcOrd="3" destOrd="0" presId="urn:microsoft.com/office/officeart/2005/8/layout/hierarchy1"/>
    <dgm:cxn modelId="{64A516A8-CD0F-47A5-A191-5B57790751B3}" type="presParOf" srcId="{0B69F8FD-838B-41D7-AB29-52E4CBFD5230}" destId="{A6DBBB03-19C6-4963-A2C0-8D8BC3651E13}" srcOrd="0" destOrd="0" presId="urn:microsoft.com/office/officeart/2005/8/layout/hierarchy1"/>
    <dgm:cxn modelId="{9E25723F-D4C3-452B-A8E0-9072B8AB61C1}" type="presParOf" srcId="{A6DBBB03-19C6-4963-A2C0-8D8BC3651E13}" destId="{E12F5B94-9319-45D7-8260-CE94196E6786}" srcOrd="0" destOrd="0" presId="urn:microsoft.com/office/officeart/2005/8/layout/hierarchy1"/>
    <dgm:cxn modelId="{6B9CAB1F-AB97-4CF9-AA9E-C1002B00DC20}" type="presParOf" srcId="{A6DBBB03-19C6-4963-A2C0-8D8BC3651E13}" destId="{1D78DBD4-86E7-427B-A130-DC4C065708E9}" srcOrd="1" destOrd="0" presId="urn:microsoft.com/office/officeart/2005/8/layout/hierarchy1"/>
    <dgm:cxn modelId="{B3E69D24-1CB3-4621-9AC7-12CBC7E72C0C}" type="presParOf" srcId="{0B69F8FD-838B-41D7-AB29-52E4CBFD5230}" destId="{A0DFC858-3A1A-4F1D-8125-754CFE13A33B}" srcOrd="1" destOrd="0" presId="urn:microsoft.com/office/officeart/2005/8/layout/hierarchy1"/>
    <dgm:cxn modelId="{11A97B74-E643-456F-9764-4A61199C85EE}" type="presParOf" srcId="{17341B5E-4066-41FA-804F-00B342322FA4}" destId="{2EB53BB8-7EEC-4180-89A4-C6EE774FC010}" srcOrd="2" destOrd="0" presId="urn:microsoft.com/office/officeart/2005/8/layout/hierarchy1"/>
    <dgm:cxn modelId="{49E3CBE6-D634-4411-A30B-63F06E579719}" type="presParOf" srcId="{17341B5E-4066-41FA-804F-00B342322FA4}" destId="{88C007D5-7A3D-4624-BC32-A2E2B1809639}" srcOrd="3" destOrd="0" presId="urn:microsoft.com/office/officeart/2005/8/layout/hierarchy1"/>
    <dgm:cxn modelId="{27AF3E3A-A51B-44BB-A5E4-6C70A7A2F937}" type="presParOf" srcId="{88C007D5-7A3D-4624-BC32-A2E2B1809639}" destId="{0371E62E-143F-4E8E-95B9-B8E64C315BE2}" srcOrd="0" destOrd="0" presId="urn:microsoft.com/office/officeart/2005/8/layout/hierarchy1"/>
    <dgm:cxn modelId="{13310E29-FFC5-4027-8986-A2F6C7B5D5CA}" type="presParOf" srcId="{0371E62E-143F-4E8E-95B9-B8E64C315BE2}" destId="{D12B1C64-3150-42A0-B755-FD2FC5373F2A}" srcOrd="0" destOrd="0" presId="urn:microsoft.com/office/officeart/2005/8/layout/hierarchy1"/>
    <dgm:cxn modelId="{81856F21-9B9F-4710-B474-A67B5CBC5159}" type="presParOf" srcId="{0371E62E-143F-4E8E-95B9-B8E64C315BE2}" destId="{4036E76C-7C56-4193-A51F-C8902F900F01}" srcOrd="1" destOrd="0" presId="urn:microsoft.com/office/officeart/2005/8/layout/hierarchy1"/>
    <dgm:cxn modelId="{71B6C417-11FD-4AD5-9506-F86F75A46462}" type="presParOf" srcId="{88C007D5-7A3D-4624-BC32-A2E2B1809639}" destId="{D7CB327C-F0F7-4D14-A68A-8C4D7C772034}" srcOrd="1" destOrd="0" presId="urn:microsoft.com/office/officeart/2005/8/layout/hierarchy1"/>
    <dgm:cxn modelId="{0C2FD767-F2C8-4AFE-8892-6761F42CA388}" type="presParOf" srcId="{D7CB327C-F0F7-4D14-A68A-8C4D7C772034}" destId="{DC265A04-59FA-413A-8A52-0C070C492A85}" srcOrd="0" destOrd="0" presId="urn:microsoft.com/office/officeart/2005/8/layout/hierarchy1"/>
    <dgm:cxn modelId="{90D811D4-2D9C-4C90-8300-67B7E1B44F50}" type="presParOf" srcId="{D7CB327C-F0F7-4D14-A68A-8C4D7C772034}" destId="{7C1232AB-25D8-4294-BA2B-CC1E372E0B56}" srcOrd="1" destOrd="0" presId="urn:microsoft.com/office/officeart/2005/8/layout/hierarchy1"/>
    <dgm:cxn modelId="{F75E5875-7983-473D-A4E8-3B675C97497E}" type="presParOf" srcId="{7C1232AB-25D8-4294-BA2B-CC1E372E0B56}" destId="{44A979F9-F57F-4D3C-AA81-6328940CBBA6}" srcOrd="0" destOrd="0" presId="urn:microsoft.com/office/officeart/2005/8/layout/hierarchy1"/>
    <dgm:cxn modelId="{B1C6F30C-8FA9-4BC7-9890-8DC09BAE0C1C}" type="presParOf" srcId="{44A979F9-F57F-4D3C-AA81-6328940CBBA6}" destId="{2F29DCA5-DB1C-4254-89C3-77BB975C431E}" srcOrd="0" destOrd="0" presId="urn:microsoft.com/office/officeart/2005/8/layout/hierarchy1"/>
    <dgm:cxn modelId="{4F74CFE8-7907-4711-B0A5-C23B943206C8}" type="presParOf" srcId="{44A979F9-F57F-4D3C-AA81-6328940CBBA6}" destId="{B3808D2B-D129-4593-8C57-C8316485615F}" srcOrd="1" destOrd="0" presId="urn:microsoft.com/office/officeart/2005/8/layout/hierarchy1"/>
    <dgm:cxn modelId="{C4D46794-D27E-4AF9-AFE4-D75B322B5145}" type="presParOf" srcId="{7C1232AB-25D8-4294-BA2B-CC1E372E0B56}" destId="{BF337118-564E-4C5F-989C-A1B1995D6A1B}" srcOrd="1" destOrd="0" presId="urn:microsoft.com/office/officeart/2005/8/layout/hierarchy1"/>
    <dgm:cxn modelId="{0E51BF49-6C02-41FD-9230-929B528EC566}" type="presParOf" srcId="{D7CB327C-F0F7-4D14-A68A-8C4D7C772034}" destId="{F4CCB033-93EB-4292-99BE-637D59A5E54F}" srcOrd="2" destOrd="0" presId="urn:microsoft.com/office/officeart/2005/8/layout/hierarchy1"/>
    <dgm:cxn modelId="{121D6AAB-8579-4633-A65B-54CD2D566670}" type="presParOf" srcId="{D7CB327C-F0F7-4D14-A68A-8C4D7C772034}" destId="{9936D87D-66AB-495C-B902-7EE89873F823}" srcOrd="3" destOrd="0" presId="urn:microsoft.com/office/officeart/2005/8/layout/hierarchy1"/>
    <dgm:cxn modelId="{3FD60943-7CA6-40BB-83B2-C0CDAE0FD1ED}" type="presParOf" srcId="{9936D87D-66AB-495C-B902-7EE89873F823}" destId="{08ED288A-AE40-4345-AE3B-616F62BD384B}" srcOrd="0" destOrd="0" presId="urn:microsoft.com/office/officeart/2005/8/layout/hierarchy1"/>
    <dgm:cxn modelId="{76BF1E66-156F-4732-8503-FEA92AC09824}" type="presParOf" srcId="{08ED288A-AE40-4345-AE3B-616F62BD384B}" destId="{E6332E26-E719-41F4-B848-C8EF41D72608}" srcOrd="0" destOrd="0" presId="urn:microsoft.com/office/officeart/2005/8/layout/hierarchy1"/>
    <dgm:cxn modelId="{3E196237-F568-4D75-9838-6555073BF452}" type="presParOf" srcId="{08ED288A-AE40-4345-AE3B-616F62BD384B}" destId="{C16C350D-A7A8-42DA-9361-2068D269E311}" srcOrd="1" destOrd="0" presId="urn:microsoft.com/office/officeart/2005/8/layout/hierarchy1"/>
    <dgm:cxn modelId="{D1018D80-44CF-49FF-A7F1-CB41E1C0D6E3}" type="presParOf" srcId="{9936D87D-66AB-495C-B902-7EE89873F823}" destId="{8A917202-8702-44EB-BC4E-47FC6075069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C34AC9-1BB1-492C-BC71-2D355F1F553D}">
      <dsp:nvSpPr>
        <dsp:cNvPr id="0" name=""/>
        <dsp:cNvSpPr/>
      </dsp:nvSpPr>
      <dsp:spPr>
        <a:xfrm>
          <a:off x="2870513" y="277081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2459"/>
              </a:lnTo>
              <a:lnTo>
                <a:pt x="61625" y="192459"/>
              </a:lnTo>
              <a:lnTo>
                <a:pt x="61625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2870513" y="154576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61625" y="0"/>
              </a:moveTo>
              <a:lnTo>
                <a:pt x="61625" y="192459"/>
              </a:lnTo>
              <a:lnTo>
                <a:pt x="45720" y="192459"/>
              </a:ln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6419" y="537119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05795" y="1372"/>
          <a:ext cx="1652688" cy="5357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13691" y="103873"/>
          <a:ext cx="1652688" cy="5357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Leverandørens (tilbyderens) navn,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229382" y="119564"/>
        <a:ext cx="1621306" cy="504365"/>
      </dsp:txXfrm>
    </dsp:sp>
    <dsp:sp modelId="{9878E29D-6292-4F22-BEBD-8889B22AD70F}">
      <dsp:nvSpPr>
        <dsp:cNvPr id="0" name=""/>
        <dsp:cNvSpPr/>
      </dsp:nvSpPr>
      <dsp:spPr>
        <a:xfrm>
          <a:off x="2112422" y="819536"/>
          <a:ext cx="1639433" cy="726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20318" y="922037"/>
          <a:ext cx="1639433" cy="7262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Agent/mellomledd: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 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241589" y="943308"/>
        <a:ext cx="1596891" cy="683687"/>
      </dsp:txXfrm>
    </dsp:sp>
    <dsp:sp modelId="{505859A1-308B-4247-82F3-D59D544CB4FE}">
      <dsp:nvSpPr>
        <dsp:cNvPr id="0" name=""/>
        <dsp:cNvSpPr/>
      </dsp:nvSpPr>
      <dsp:spPr>
        <a:xfrm>
          <a:off x="2036514" y="1828183"/>
          <a:ext cx="1759437" cy="942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2144410" y="1930684"/>
          <a:ext cx="1759437" cy="942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Produsent av  produkt 1a, 2,3,4,5: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172019" y="1958293"/>
        <a:ext cx="1704219" cy="887415"/>
      </dsp:txXfrm>
    </dsp:sp>
    <dsp:sp modelId="{F216098B-5475-40DC-A653-83ED1C22408C}">
      <dsp:nvSpPr>
        <dsp:cNvPr id="0" name=""/>
        <dsp:cNvSpPr/>
      </dsp:nvSpPr>
      <dsp:spPr>
        <a:xfrm>
          <a:off x="2074561" y="3053233"/>
          <a:ext cx="1715157" cy="5862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2182456" y="3155734"/>
          <a:ext cx="1715157" cy="5862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Produsent av materialet som engangshanske tilvirkes av</a:t>
          </a:r>
        </a:p>
      </dsp:txBody>
      <dsp:txXfrm>
        <a:off x="2199626" y="3172904"/>
        <a:ext cx="1680817" cy="55187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4CCB033-93EB-4292-99BE-637D59A5E54F}">
      <dsp:nvSpPr>
        <dsp:cNvPr id="0" name=""/>
        <dsp:cNvSpPr/>
      </dsp:nvSpPr>
      <dsp:spPr>
        <a:xfrm>
          <a:off x="4035986" y="3605392"/>
          <a:ext cx="579543" cy="2109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3749"/>
              </a:lnTo>
              <a:lnTo>
                <a:pt x="579543" y="143749"/>
              </a:lnTo>
              <a:lnTo>
                <a:pt x="579543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265A04-59FA-413A-8A52-0C070C492A85}">
      <dsp:nvSpPr>
        <dsp:cNvPr id="0" name=""/>
        <dsp:cNvSpPr/>
      </dsp:nvSpPr>
      <dsp:spPr>
        <a:xfrm>
          <a:off x="3455601" y="3605392"/>
          <a:ext cx="580384" cy="210939"/>
        </a:xfrm>
        <a:custGeom>
          <a:avLst/>
          <a:gdLst/>
          <a:ahLst/>
          <a:cxnLst/>
          <a:rect l="0" t="0" r="0" b="0"/>
          <a:pathLst>
            <a:path>
              <a:moveTo>
                <a:pt x="580384" y="0"/>
              </a:moveTo>
              <a:lnTo>
                <a:pt x="580384" y="143749"/>
              </a:lnTo>
              <a:lnTo>
                <a:pt x="0" y="143749"/>
              </a:lnTo>
              <a:lnTo>
                <a:pt x="0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B53BB8-7EEC-4180-89A4-C6EE774FC010}">
      <dsp:nvSpPr>
        <dsp:cNvPr id="0" name=""/>
        <dsp:cNvSpPr/>
      </dsp:nvSpPr>
      <dsp:spPr>
        <a:xfrm>
          <a:off x="2898368" y="2506140"/>
          <a:ext cx="1137617" cy="2109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3749"/>
              </a:lnTo>
              <a:lnTo>
                <a:pt x="1137617" y="143749"/>
              </a:lnTo>
              <a:lnTo>
                <a:pt x="1137617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3205A-5D4A-463E-A2AC-1D37B3C4CA42}">
      <dsp:nvSpPr>
        <dsp:cNvPr id="0" name=""/>
        <dsp:cNvSpPr/>
      </dsp:nvSpPr>
      <dsp:spPr>
        <a:xfrm>
          <a:off x="1680138" y="3610536"/>
          <a:ext cx="571372" cy="2109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3749"/>
              </a:lnTo>
              <a:lnTo>
                <a:pt x="571372" y="143749"/>
              </a:lnTo>
              <a:lnTo>
                <a:pt x="571372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C34AC9-1BB1-492C-BC71-2D355F1F553D}">
      <dsp:nvSpPr>
        <dsp:cNvPr id="0" name=""/>
        <dsp:cNvSpPr/>
      </dsp:nvSpPr>
      <dsp:spPr>
        <a:xfrm>
          <a:off x="1055590" y="3610536"/>
          <a:ext cx="624547" cy="210939"/>
        </a:xfrm>
        <a:custGeom>
          <a:avLst/>
          <a:gdLst/>
          <a:ahLst/>
          <a:cxnLst/>
          <a:rect l="0" t="0" r="0" b="0"/>
          <a:pathLst>
            <a:path>
              <a:moveTo>
                <a:pt x="624547" y="0"/>
              </a:moveTo>
              <a:lnTo>
                <a:pt x="624547" y="143749"/>
              </a:lnTo>
              <a:lnTo>
                <a:pt x="0" y="143749"/>
              </a:lnTo>
              <a:lnTo>
                <a:pt x="0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1680138" y="2506140"/>
          <a:ext cx="1218230" cy="210939"/>
        </a:xfrm>
        <a:custGeom>
          <a:avLst/>
          <a:gdLst/>
          <a:ahLst/>
          <a:cxnLst/>
          <a:rect l="0" t="0" r="0" b="0"/>
          <a:pathLst>
            <a:path>
              <a:moveTo>
                <a:pt x="1218230" y="0"/>
              </a:moveTo>
              <a:lnTo>
                <a:pt x="1218230" y="143749"/>
              </a:lnTo>
              <a:lnTo>
                <a:pt x="0" y="143749"/>
              </a:lnTo>
              <a:lnTo>
                <a:pt x="0" y="2109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52648" y="1084361"/>
          <a:ext cx="91440" cy="2109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09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281165" y="3496"/>
          <a:ext cx="1234406" cy="108086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361753" y="80055"/>
          <a:ext cx="1234406" cy="10808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Tilbyders navn,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393410" y="111712"/>
        <a:ext cx="1171092" cy="1017550"/>
      </dsp:txXfrm>
    </dsp:sp>
    <dsp:sp modelId="{9878E29D-6292-4F22-BEBD-8889B22AD70F}">
      <dsp:nvSpPr>
        <dsp:cNvPr id="0" name=""/>
        <dsp:cNvSpPr/>
      </dsp:nvSpPr>
      <dsp:spPr>
        <a:xfrm>
          <a:off x="2286115" y="1295300"/>
          <a:ext cx="1224506" cy="121083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366703" y="1371859"/>
          <a:ext cx="1224506" cy="12108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Agent/mellomledd: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 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2402167" y="1407323"/>
        <a:ext cx="1153578" cy="1139911"/>
      </dsp:txXfrm>
    </dsp:sp>
    <dsp:sp modelId="{505859A1-308B-4247-82F3-D59D544CB4FE}">
      <dsp:nvSpPr>
        <dsp:cNvPr id="0" name=""/>
        <dsp:cNvSpPr/>
      </dsp:nvSpPr>
      <dsp:spPr>
        <a:xfrm>
          <a:off x="1047660" y="2717079"/>
          <a:ext cx="1264955" cy="89345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1128248" y="2793638"/>
          <a:ext cx="1264955" cy="89345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Produsent: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1154416" y="2819806"/>
        <a:ext cx="1212619" cy="841121"/>
      </dsp:txXfrm>
    </dsp:sp>
    <dsp:sp modelId="{F216098B-5475-40DC-A653-83ED1C22408C}">
      <dsp:nvSpPr>
        <dsp:cNvPr id="0" name=""/>
        <dsp:cNvSpPr/>
      </dsp:nvSpPr>
      <dsp:spPr>
        <a:xfrm>
          <a:off x="564806" y="3821476"/>
          <a:ext cx="981569" cy="7686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645394" y="3898035"/>
          <a:ext cx="981569" cy="7686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000" kern="1200"/>
            <a:t>Underlev. av komponent / del</a:t>
          </a:r>
        </a:p>
      </dsp:txBody>
      <dsp:txXfrm>
        <a:off x="667906" y="3920547"/>
        <a:ext cx="936545" cy="723607"/>
      </dsp:txXfrm>
    </dsp:sp>
    <dsp:sp modelId="{E12F5B94-9319-45D7-8260-CE94196E6786}">
      <dsp:nvSpPr>
        <dsp:cNvPr id="0" name=""/>
        <dsp:cNvSpPr/>
      </dsp:nvSpPr>
      <dsp:spPr>
        <a:xfrm>
          <a:off x="1707551" y="3821476"/>
          <a:ext cx="1087918" cy="7750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D78DBD4-86E7-427B-A130-DC4C065708E9}">
      <dsp:nvSpPr>
        <dsp:cNvPr id="0" name=""/>
        <dsp:cNvSpPr/>
      </dsp:nvSpPr>
      <dsp:spPr>
        <a:xfrm>
          <a:off x="1788139" y="3898035"/>
          <a:ext cx="1087918" cy="77503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000" kern="1200"/>
            <a:t>Underlev. av komponent / del</a:t>
          </a:r>
        </a:p>
      </dsp:txBody>
      <dsp:txXfrm>
        <a:off x="1810839" y="3920735"/>
        <a:ext cx="1042518" cy="729632"/>
      </dsp:txXfrm>
    </dsp:sp>
    <dsp:sp modelId="{D12B1C64-3150-42A0-B755-FD2FC5373F2A}">
      <dsp:nvSpPr>
        <dsp:cNvPr id="0" name=""/>
        <dsp:cNvSpPr/>
      </dsp:nvSpPr>
      <dsp:spPr>
        <a:xfrm>
          <a:off x="3322895" y="2717079"/>
          <a:ext cx="1426181" cy="88831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36E76C-7C56-4193-A51F-C8902F900F01}">
      <dsp:nvSpPr>
        <dsp:cNvPr id="0" name=""/>
        <dsp:cNvSpPr/>
      </dsp:nvSpPr>
      <dsp:spPr>
        <a:xfrm>
          <a:off x="3403483" y="2793638"/>
          <a:ext cx="1426181" cy="8883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Der varen ferdigstilles: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Bedrift AS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100" kern="1200"/>
            <a:t>Adresse, Land</a:t>
          </a:r>
        </a:p>
      </dsp:txBody>
      <dsp:txXfrm>
        <a:off x="3429501" y="2819656"/>
        <a:ext cx="1374145" cy="836276"/>
      </dsp:txXfrm>
    </dsp:sp>
    <dsp:sp modelId="{2F29DCA5-DB1C-4254-89C3-77BB975C431E}">
      <dsp:nvSpPr>
        <dsp:cNvPr id="0" name=""/>
        <dsp:cNvSpPr/>
      </dsp:nvSpPr>
      <dsp:spPr>
        <a:xfrm>
          <a:off x="2956646" y="3816331"/>
          <a:ext cx="997909" cy="770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808D2B-D129-4593-8C57-C8316485615F}">
      <dsp:nvSpPr>
        <dsp:cNvPr id="0" name=""/>
        <dsp:cNvSpPr/>
      </dsp:nvSpPr>
      <dsp:spPr>
        <a:xfrm>
          <a:off x="3037234" y="3892890"/>
          <a:ext cx="997909" cy="77012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000" kern="1200"/>
            <a:t>Underlev. av komponent / del</a:t>
          </a:r>
        </a:p>
      </dsp:txBody>
      <dsp:txXfrm>
        <a:off x="3059790" y="3915446"/>
        <a:ext cx="952797" cy="725011"/>
      </dsp:txXfrm>
    </dsp:sp>
    <dsp:sp modelId="{E6332E26-E719-41F4-B848-C8EF41D72608}">
      <dsp:nvSpPr>
        <dsp:cNvPr id="0" name=""/>
        <dsp:cNvSpPr/>
      </dsp:nvSpPr>
      <dsp:spPr>
        <a:xfrm>
          <a:off x="4115733" y="3816331"/>
          <a:ext cx="999592" cy="77012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6C350D-A7A8-42DA-9361-2068D269E311}">
      <dsp:nvSpPr>
        <dsp:cNvPr id="0" name=""/>
        <dsp:cNvSpPr/>
      </dsp:nvSpPr>
      <dsp:spPr>
        <a:xfrm>
          <a:off x="4196321" y="3892890"/>
          <a:ext cx="999592" cy="77012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b-NO" sz="1000" kern="1200"/>
            <a:t>Underlev. av komponent / del</a:t>
          </a:r>
        </a:p>
      </dsp:txBody>
      <dsp:txXfrm>
        <a:off x="4218877" y="3915446"/>
        <a:ext cx="954480" cy="7250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3DF64457</Template>
  <TotalTime>0</TotalTime>
  <Pages>6</Pages>
  <Words>1231</Words>
  <Characters>6526</Characters>
  <Application>Microsoft Office Word</Application>
  <DocSecurity>0</DocSecurity>
  <Lines>54</Lines>
  <Paragraphs>15</Paragraphs>
  <ScaleCrop>false</ScaleCrop>
  <Company/>
  <LinksUpToDate>false</LinksUpToDate>
  <CharactersWithSpaces>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2019-04-12T14:06:00Z</dcterms:created>
  <dcterms:modified xsi:type="dcterms:W3CDTF">2019-04-12T14:06:00Z</dcterms:modified>
</cp:coreProperties>
</file>